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B25" w:rsidRPr="00434B25" w:rsidRDefault="00434B25" w:rsidP="00434B25">
      <w:pPr>
        <w:pStyle w:val="3GPPHeader"/>
        <w:rPr>
          <w:rFonts w:ascii="Times New Roman" w:eastAsia="宋体" w:hAnsi="Times New Roman"/>
          <w:i/>
          <w:noProof/>
          <w:lang w:val="en-GB" w:eastAsia="en-US"/>
        </w:rPr>
      </w:pPr>
      <w:r w:rsidRPr="00434B25">
        <w:rPr>
          <w:rFonts w:ascii="Times New Roman" w:eastAsia="宋体" w:hAnsi="Times New Roman"/>
          <w:noProof/>
          <w:lang w:val="en-GB" w:eastAsia="en-US"/>
        </w:rPr>
        <w:t>3GPP TSG RAN WG2 #113b-e</w:t>
      </w:r>
      <w:r w:rsidRPr="00434B25">
        <w:rPr>
          <w:rFonts w:ascii="Times New Roman" w:eastAsia="宋体" w:hAnsi="Times New Roman"/>
          <w:i/>
          <w:noProof/>
          <w:lang w:val="en-GB" w:eastAsia="en-US"/>
        </w:rPr>
        <w:tab/>
      </w:r>
      <w:r w:rsidR="00BC2912" w:rsidRPr="00BC2912">
        <w:rPr>
          <w:rFonts w:ascii="Times New Roman" w:eastAsia="宋体" w:hAnsi="Times New Roman"/>
          <w:noProof/>
          <w:lang w:val="en-GB" w:eastAsia="en-US"/>
        </w:rPr>
        <w:t>R2-2103725</w:t>
      </w:r>
    </w:p>
    <w:p w:rsidR="00434B25" w:rsidRPr="00434B25" w:rsidRDefault="00434B25" w:rsidP="00434B25">
      <w:pPr>
        <w:pStyle w:val="3GPPHeader"/>
        <w:rPr>
          <w:rFonts w:ascii="Times New Roman" w:eastAsia="宋体" w:hAnsi="Times New Roman"/>
          <w:noProof/>
          <w:lang w:val="en-GB" w:eastAsia="en-US"/>
        </w:rPr>
      </w:pPr>
      <w:r w:rsidRPr="00434B25">
        <w:rPr>
          <w:rFonts w:ascii="Times New Roman" w:eastAsia="宋体" w:hAnsi="Times New Roman"/>
          <w:noProof/>
          <w:lang w:val="en-GB" w:eastAsia="en-US"/>
        </w:rPr>
        <w:t>Electronic Meeting, 12</w:t>
      </w:r>
      <w:r w:rsidRPr="00434B25">
        <w:rPr>
          <w:rFonts w:ascii="Times New Roman" w:eastAsia="宋体" w:hAnsi="Times New Roman"/>
          <w:noProof/>
          <w:vertAlign w:val="superscript"/>
          <w:lang w:val="en-GB" w:eastAsia="en-US"/>
        </w:rPr>
        <w:t>th</w:t>
      </w:r>
      <w:r w:rsidRPr="00434B25">
        <w:rPr>
          <w:rFonts w:ascii="Times New Roman" w:eastAsia="宋体" w:hAnsi="Times New Roman"/>
          <w:noProof/>
          <w:lang w:val="en-GB" w:eastAsia="en-US"/>
        </w:rPr>
        <w:t xml:space="preserve"> Apr – 20</w:t>
      </w:r>
      <w:r w:rsidRPr="00434B25">
        <w:rPr>
          <w:rFonts w:ascii="Times New Roman" w:eastAsia="宋体" w:hAnsi="Times New Roman"/>
          <w:noProof/>
          <w:vertAlign w:val="superscript"/>
          <w:lang w:val="en-GB" w:eastAsia="en-US"/>
        </w:rPr>
        <w:t>th</w:t>
      </w:r>
      <w:r w:rsidRPr="00434B25">
        <w:rPr>
          <w:rFonts w:ascii="Times New Roman" w:eastAsia="宋体" w:hAnsi="Times New Roman"/>
          <w:noProof/>
          <w:lang w:val="en-GB" w:eastAsia="en-US"/>
        </w:rPr>
        <w:t xml:space="preserve"> Apr 2021</w:t>
      </w:r>
    </w:p>
    <w:p w:rsidR="00156C4C" w:rsidRPr="002F2D3A" w:rsidRDefault="002056EB">
      <w:pPr>
        <w:pStyle w:val="3GPPHeader"/>
        <w:rPr>
          <w:rFonts w:ascii="Times New Roman" w:eastAsia="宋体" w:hAnsi="Times New Roman"/>
          <w:noProof/>
          <w:sz w:val="20"/>
          <w:lang w:val="en-GB" w:eastAsia="en-US"/>
        </w:rPr>
      </w:pPr>
      <w:r w:rsidRPr="002F2D3A">
        <w:rPr>
          <w:rFonts w:ascii="Times New Roman" w:eastAsia="宋体" w:hAnsi="Times New Roman"/>
          <w:noProof/>
          <w:sz w:val="20"/>
          <w:lang w:val="en-GB" w:eastAsia="en-US"/>
        </w:rPr>
        <w:t>Agenda Item:</w:t>
      </w:r>
      <w:r w:rsidRPr="002F2D3A">
        <w:rPr>
          <w:rFonts w:ascii="Times New Roman" w:eastAsia="宋体" w:hAnsi="Times New Roman"/>
          <w:noProof/>
          <w:sz w:val="20"/>
          <w:lang w:val="en-GB" w:eastAsia="en-US"/>
        </w:rPr>
        <w:tab/>
      </w:r>
      <w:r w:rsidR="003F06E2" w:rsidRPr="002F2D3A">
        <w:rPr>
          <w:rFonts w:ascii="Times New Roman" w:eastAsia="宋体" w:hAnsi="Times New Roman"/>
          <w:noProof/>
          <w:sz w:val="20"/>
          <w:lang w:val="en-GB" w:eastAsia="en-US"/>
        </w:rPr>
        <w:t>8.10.2.2</w:t>
      </w:r>
    </w:p>
    <w:p w:rsidR="00156C4C" w:rsidRPr="002F2D3A" w:rsidRDefault="002056EB">
      <w:pPr>
        <w:pStyle w:val="3GPPHeader"/>
        <w:rPr>
          <w:rFonts w:ascii="Times New Roman" w:eastAsia="宋体" w:hAnsi="Times New Roman"/>
          <w:noProof/>
          <w:sz w:val="20"/>
          <w:lang w:val="en-GB" w:eastAsia="en-US"/>
        </w:rPr>
      </w:pPr>
      <w:r w:rsidRPr="002F2D3A">
        <w:rPr>
          <w:rFonts w:ascii="Times New Roman" w:eastAsia="宋体" w:hAnsi="Times New Roman"/>
          <w:noProof/>
          <w:sz w:val="20"/>
          <w:lang w:val="en-GB" w:eastAsia="en-US"/>
        </w:rPr>
        <w:t>Source:</w:t>
      </w:r>
      <w:r w:rsidRPr="002F2D3A">
        <w:rPr>
          <w:rFonts w:ascii="Times New Roman" w:eastAsia="宋体" w:hAnsi="Times New Roman"/>
          <w:noProof/>
          <w:sz w:val="20"/>
          <w:lang w:val="en-GB" w:eastAsia="en-US"/>
        </w:rPr>
        <w:tab/>
        <w:t>CMCC</w:t>
      </w:r>
      <w:bookmarkStart w:id="0" w:name="_GoBack"/>
      <w:bookmarkEnd w:id="0"/>
    </w:p>
    <w:p w:rsidR="00BD5BBC" w:rsidRPr="002F2D3A" w:rsidRDefault="002056EB">
      <w:pPr>
        <w:pStyle w:val="3GPPHeader"/>
        <w:rPr>
          <w:rFonts w:ascii="Times New Roman" w:eastAsia="宋体" w:hAnsi="Times New Roman"/>
          <w:noProof/>
          <w:sz w:val="20"/>
          <w:lang w:val="en-GB" w:eastAsia="en-US"/>
        </w:rPr>
      </w:pPr>
      <w:r w:rsidRPr="002F2D3A">
        <w:rPr>
          <w:rFonts w:ascii="Times New Roman" w:eastAsia="宋体" w:hAnsi="Times New Roman"/>
          <w:noProof/>
          <w:sz w:val="20"/>
          <w:lang w:val="en-GB" w:eastAsia="en-US"/>
        </w:rPr>
        <w:t>Title:</w:t>
      </w:r>
      <w:r w:rsidRPr="002F2D3A">
        <w:rPr>
          <w:rFonts w:ascii="Times New Roman" w:eastAsia="宋体" w:hAnsi="Times New Roman"/>
          <w:noProof/>
          <w:sz w:val="20"/>
          <w:lang w:val="en-GB" w:eastAsia="en-US"/>
        </w:rPr>
        <w:tab/>
      </w:r>
      <w:r w:rsidR="00BC2912" w:rsidRPr="00BC2912">
        <w:rPr>
          <w:rFonts w:ascii="Times New Roman" w:eastAsia="宋体" w:hAnsi="Times New Roman"/>
          <w:noProof/>
          <w:sz w:val="20"/>
          <w:lang w:val="en-GB" w:eastAsia="en-US"/>
        </w:rPr>
        <w:t>Left Issues for HARQ operation in NTN</w:t>
      </w:r>
    </w:p>
    <w:p w:rsidR="00156C4C" w:rsidRPr="002F2D3A" w:rsidRDefault="002056EB">
      <w:pPr>
        <w:pStyle w:val="3GPPHeader"/>
        <w:rPr>
          <w:rFonts w:ascii="Times New Roman" w:eastAsia="宋体" w:hAnsi="Times New Roman"/>
          <w:noProof/>
          <w:sz w:val="20"/>
          <w:lang w:val="en-GB" w:eastAsia="en-US"/>
        </w:rPr>
      </w:pPr>
      <w:r w:rsidRPr="002F2D3A">
        <w:rPr>
          <w:rFonts w:ascii="Times New Roman" w:eastAsia="宋体" w:hAnsi="Times New Roman"/>
          <w:noProof/>
          <w:sz w:val="20"/>
          <w:lang w:val="en-GB" w:eastAsia="en-US"/>
        </w:rPr>
        <w:t>Document for:</w:t>
      </w:r>
      <w:r w:rsidRPr="002F2D3A">
        <w:rPr>
          <w:rFonts w:ascii="Times New Roman" w:eastAsia="宋体" w:hAnsi="Times New Roman"/>
          <w:noProof/>
          <w:sz w:val="20"/>
          <w:lang w:val="en-GB" w:eastAsia="en-US"/>
        </w:rPr>
        <w:tab/>
        <w:t>Discussion, Decision</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Introduction</w:t>
      </w:r>
    </w:p>
    <w:p w:rsidR="00165991" w:rsidRPr="002F2D3A" w:rsidRDefault="00301BCF" w:rsidP="00A26F9B">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In </w:t>
      </w:r>
      <w:r w:rsidR="00443225" w:rsidRPr="002F2D3A">
        <w:rPr>
          <w:rFonts w:ascii="Times New Roman" w:eastAsiaTheme="minorEastAsia" w:hAnsi="Times New Roman"/>
        </w:rPr>
        <w:t xml:space="preserve">previous </w:t>
      </w:r>
      <w:r w:rsidRPr="002F2D3A">
        <w:rPr>
          <w:rFonts w:ascii="Times New Roman" w:eastAsia="PMingLiU" w:hAnsi="Times New Roman"/>
          <w:lang w:eastAsia="zh-TW"/>
        </w:rPr>
        <w:t xml:space="preserve">RAN2 </w:t>
      </w:r>
      <w:r w:rsidR="00443225" w:rsidRPr="002F2D3A">
        <w:rPr>
          <w:rFonts w:ascii="Times New Roman" w:eastAsiaTheme="minorEastAsia" w:hAnsi="Times New Roman"/>
        </w:rPr>
        <w:t>m</w:t>
      </w:r>
      <w:r w:rsidRPr="002F2D3A">
        <w:rPr>
          <w:rFonts w:ascii="Times New Roman" w:eastAsia="PMingLiU" w:hAnsi="Times New Roman"/>
          <w:lang w:eastAsia="zh-TW"/>
        </w:rPr>
        <w:t xml:space="preserve">eeting, </w:t>
      </w:r>
      <w:r w:rsidR="00834B41" w:rsidRPr="002F2D3A">
        <w:rPr>
          <w:rFonts w:ascii="Times New Roman" w:eastAsia="PMingLiU" w:hAnsi="Times New Roman"/>
          <w:lang w:eastAsia="zh-TW"/>
        </w:rPr>
        <w:t xml:space="preserve">there were some </w:t>
      </w:r>
      <w:r w:rsidR="00443225" w:rsidRPr="002F2D3A">
        <w:rPr>
          <w:rFonts w:ascii="Times New Roman" w:eastAsiaTheme="minorEastAsia" w:hAnsi="Times New Roman"/>
        </w:rPr>
        <w:t xml:space="preserve">extensively </w:t>
      </w:r>
      <w:r w:rsidR="00834B41" w:rsidRPr="002F2D3A">
        <w:rPr>
          <w:rFonts w:ascii="Times New Roman" w:eastAsia="PMingLiU" w:hAnsi="Times New Roman"/>
          <w:lang w:eastAsia="zh-TW"/>
        </w:rPr>
        <w:t>discussions about enabling/disabling HARQ feedback [1]</w:t>
      </w:r>
      <w:r w:rsidR="00161949" w:rsidRPr="002F2D3A">
        <w:rPr>
          <w:rFonts w:ascii="Times New Roman" w:eastAsiaTheme="minorEastAsia" w:hAnsi="Times New Roman"/>
        </w:rPr>
        <w:t xml:space="preserve"> </w:t>
      </w:r>
      <w:r w:rsidR="00252EBA" w:rsidRPr="002F2D3A">
        <w:rPr>
          <w:rFonts w:ascii="Times New Roman" w:eastAsia="PMingLiU" w:hAnsi="Times New Roman"/>
          <w:lang w:eastAsia="zh-TW"/>
        </w:rPr>
        <w:t>[2]</w:t>
      </w:r>
      <w:r w:rsidR="00834B41" w:rsidRPr="002F2D3A">
        <w:rPr>
          <w:rFonts w:ascii="Times New Roman" w:eastAsia="PMingLiU" w:hAnsi="Times New Roman"/>
          <w:lang w:eastAsia="zh-TW"/>
        </w:rPr>
        <w:t xml:space="preserve">, and </w:t>
      </w:r>
      <w:r w:rsidR="00D77653" w:rsidRPr="002F2D3A">
        <w:rPr>
          <w:rFonts w:ascii="Times New Roman" w:eastAsiaTheme="minorEastAsia" w:hAnsi="Times New Roman"/>
        </w:rPr>
        <w:t>had achieved some conclusions. However, there are still some key issues left.</w:t>
      </w:r>
      <w:r w:rsidR="00D77653" w:rsidRPr="002F2D3A">
        <w:rPr>
          <w:rFonts w:ascii="Times New Roman" w:hAnsi="Times New Roman"/>
        </w:rPr>
        <w:t xml:space="preserve"> In this contribution, we will elaborate the above left is</w:t>
      </w:r>
      <w:r w:rsidR="00FD26FA" w:rsidRPr="002F2D3A">
        <w:rPr>
          <w:rFonts w:ascii="Times New Roman" w:hAnsi="Times New Roman"/>
        </w:rPr>
        <w:t>sues, and provide our proposals</w:t>
      </w:r>
      <w:r w:rsidR="00FD26FA" w:rsidRPr="002F2D3A">
        <w:rPr>
          <w:rFonts w:ascii="Times New Roman" w:eastAsiaTheme="minorEastAsia" w:hAnsi="Times New Roman"/>
        </w:rPr>
        <w:t>:</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hAnsi="Times New Roman"/>
          <w:b/>
        </w:rPr>
        <w:t>LCP Impact caused by disabling HARQ UL retransmission</w:t>
      </w:r>
    </w:p>
    <w:p w:rsidR="00FD26FA" w:rsidRPr="002F2D3A" w:rsidRDefault="00FD26FA" w:rsidP="00FD26FA">
      <w:pPr>
        <w:pStyle w:val="af8"/>
        <w:numPr>
          <w:ilvl w:val="0"/>
          <w:numId w:val="26"/>
        </w:numPr>
        <w:suppressAutoHyphens/>
        <w:adjustRightInd/>
        <w:spacing w:before="120" w:line="360" w:lineRule="auto"/>
        <w:ind w:firstLineChars="0"/>
        <w:rPr>
          <w:rFonts w:ascii="Times New Roman" w:eastAsiaTheme="minorEastAsia" w:hAnsi="Times New Roman"/>
          <w:b/>
        </w:rPr>
      </w:pPr>
      <w:r w:rsidRPr="002F2D3A">
        <w:rPr>
          <w:rFonts w:ascii="Times New Roman" w:eastAsiaTheme="minorEastAsia" w:hAnsi="Times New Roman"/>
          <w:b/>
        </w:rPr>
        <w:t xml:space="preserve">SPS/CG </w:t>
      </w:r>
      <w:r w:rsidRPr="002F2D3A">
        <w:rPr>
          <w:rFonts w:ascii="Times New Roman" w:hAnsi="Times New Roman"/>
          <w:b/>
        </w:rPr>
        <w:t>Impact caused by disabling HARQ UL retransmission</w:t>
      </w:r>
      <w:r w:rsidRPr="002F2D3A">
        <w:rPr>
          <w:rFonts w:ascii="Times New Roman" w:eastAsiaTheme="minorEastAsia" w:hAnsi="Times New Roman"/>
          <w:b/>
        </w:rPr>
        <w:t>/DL Feedback</w:t>
      </w: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Discussion</w:t>
      </w:r>
    </w:p>
    <w:p w:rsidR="00FD26FA" w:rsidRPr="00910D0E" w:rsidRDefault="00FD26FA" w:rsidP="00FD26FA">
      <w:pPr>
        <w:pStyle w:val="2"/>
        <w:rPr>
          <w:rFonts w:ascii="Times New Roman" w:eastAsiaTheme="minorEastAsia" w:hAnsi="Times New Roman"/>
          <w:b/>
          <w:sz w:val="22"/>
          <w:szCs w:val="20"/>
        </w:rPr>
      </w:pPr>
      <w:r w:rsidRPr="00910D0E">
        <w:rPr>
          <w:rFonts w:ascii="Times New Roman" w:hAnsi="Times New Roman"/>
          <w:b/>
          <w:sz w:val="22"/>
          <w:szCs w:val="20"/>
        </w:rPr>
        <w:t>LCP Impact caused by disabling HARQ UL retransmission</w:t>
      </w:r>
    </w:p>
    <w:p w:rsidR="007413E9" w:rsidRPr="002F2D3A" w:rsidRDefault="007413E9" w:rsidP="007413E9">
      <w:pPr>
        <w:suppressAutoHyphens/>
        <w:adjustRightInd/>
        <w:spacing w:before="120" w:line="360" w:lineRule="auto"/>
        <w:rPr>
          <w:rFonts w:ascii="Times New Roman" w:eastAsiaTheme="minorEastAsia" w:hAnsi="Times New Roman"/>
        </w:rPr>
      </w:pPr>
      <w:r w:rsidRPr="002F2D3A">
        <w:rPr>
          <w:rFonts w:ascii="Times New Roman" w:eastAsia="PMingLiU" w:hAnsi="Times New Roman"/>
          <w:lang w:eastAsia="zh-TW"/>
        </w:rPr>
        <w:t xml:space="preserve">Since HARQ </w:t>
      </w:r>
      <w:r w:rsidR="006B38B2"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 xml:space="preserve">disabling will introduce more delay of data re-transmission which only relies on ARQ re-transmission, it is not recommended to apply HARQ disabling to the service required low latency. When there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multiple services of various service requirements in a given UE, it is very possible that not all the HARQ processes </w:t>
      </w:r>
      <w:r w:rsidR="003F1228" w:rsidRPr="002F2D3A">
        <w:rPr>
          <w:rFonts w:ascii="Times New Roman" w:eastAsiaTheme="minorEastAsia" w:hAnsi="Times New Roman"/>
        </w:rPr>
        <w:t>are</w:t>
      </w:r>
      <w:r w:rsidRPr="002F2D3A">
        <w:rPr>
          <w:rFonts w:ascii="Times New Roman" w:eastAsia="PMingLiU" w:hAnsi="Times New Roman"/>
          <w:lang w:eastAsia="zh-TW"/>
        </w:rPr>
        <w:t xml:space="preserve"> </w:t>
      </w:r>
      <w:r w:rsidR="00772F59" w:rsidRPr="002F2D3A">
        <w:rPr>
          <w:rFonts w:ascii="Times New Roman" w:eastAsiaTheme="minorEastAsia" w:hAnsi="Times New Roman"/>
        </w:rPr>
        <w:t xml:space="preserve">operated </w:t>
      </w:r>
      <w:r w:rsidRPr="002F2D3A">
        <w:rPr>
          <w:rFonts w:ascii="Times New Roman" w:eastAsia="PMingLiU" w:hAnsi="Times New Roman"/>
          <w:lang w:eastAsia="zh-TW"/>
        </w:rPr>
        <w:t>in disabling mode</w:t>
      </w:r>
      <w:r w:rsidR="00772F59" w:rsidRPr="002F2D3A">
        <w:rPr>
          <w:rFonts w:ascii="Times New Roman" w:eastAsiaTheme="minorEastAsia" w:hAnsi="Times New Roman"/>
        </w:rPr>
        <w:t>, although it is up to gNB implementation</w:t>
      </w:r>
      <w:r w:rsidRPr="002F2D3A">
        <w:rPr>
          <w:rFonts w:ascii="Times New Roman" w:eastAsia="PMingLiU" w:hAnsi="Times New Roman"/>
          <w:lang w:eastAsia="zh-TW"/>
        </w:rPr>
        <w:t xml:space="preserve">. </w:t>
      </w:r>
      <w:r w:rsidR="006B38B2" w:rsidRPr="002F2D3A">
        <w:rPr>
          <w:rFonts w:ascii="Times New Roman" w:eastAsia="PMingLiU" w:hAnsi="Times New Roman"/>
          <w:lang w:eastAsia="zh-TW"/>
        </w:rPr>
        <w:t>Currently, only the granularity of HARQ process for enabling/disabling HARQ feedback</w:t>
      </w:r>
      <w:r w:rsidR="00FA09E5" w:rsidRPr="002F2D3A">
        <w:rPr>
          <w:rFonts w:ascii="Times New Roman" w:eastAsiaTheme="minorEastAsia" w:hAnsi="Times New Roman"/>
        </w:rPr>
        <w:t xml:space="preserve"> or </w:t>
      </w:r>
      <w:r w:rsidR="00A46284" w:rsidRPr="002F2D3A">
        <w:rPr>
          <w:rFonts w:ascii="Times New Roman" w:eastAsia="PMingLiU" w:hAnsi="Times New Roman"/>
          <w:lang w:eastAsia="zh-TW"/>
        </w:rPr>
        <w:t>re-transmission</w:t>
      </w:r>
      <w:r w:rsidR="006B38B2" w:rsidRPr="002F2D3A">
        <w:rPr>
          <w:rFonts w:ascii="Times New Roman" w:eastAsia="PMingLiU" w:hAnsi="Times New Roman"/>
          <w:lang w:eastAsia="zh-TW"/>
        </w:rPr>
        <w:t xml:space="preserve"> had been regarded as potential consensus of participants during email discussion. </w:t>
      </w:r>
      <w:r w:rsidRPr="002F2D3A">
        <w:rPr>
          <w:rFonts w:ascii="Times New Roman" w:eastAsia="PMingLiU" w:hAnsi="Times New Roman"/>
          <w:lang w:eastAsia="zh-TW"/>
        </w:rPr>
        <w:t xml:space="preserve">However, the MAC layer </w:t>
      </w:r>
      <w:r w:rsidR="006B618B" w:rsidRPr="002F2D3A">
        <w:rPr>
          <w:rFonts w:ascii="Times New Roman" w:eastAsia="PMingLiU" w:hAnsi="Times New Roman"/>
          <w:lang w:eastAsia="zh-TW"/>
        </w:rPr>
        <w:t xml:space="preserve">in the UE side </w:t>
      </w:r>
      <w:r w:rsidRPr="002F2D3A">
        <w:rPr>
          <w:rFonts w:ascii="Times New Roman" w:eastAsia="PMingLiU" w:hAnsi="Times New Roman"/>
          <w:lang w:eastAsia="zh-TW"/>
        </w:rPr>
        <w:t xml:space="preserve">can not aware of whether the RLC PDU is from a RLC SDU </w:t>
      </w:r>
      <w:r w:rsidR="006B618B" w:rsidRPr="002F2D3A">
        <w:rPr>
          <w:rFonts w:ascii="Times New Roman" w:eastAsia="PMingLiU" w:hAnsi="Times New Roman"/>
          <w:lang w:eastAsia="zh-TW"/>
        </w:rPr>
        <w:t xml:space="preserve">which corresponding </w:t>
      </w:r>
      <w:r w:rsidR="00BA075B" w:rsidRPr="002F2D3A">
        <w:rPr>
          <w:rFonts w:ascii="Times New Roman" w:eastAsia="PMingLiU" w:hAnsi="Times New Roman"/>
          <w:lang w:eastAsia="zh-TW"/>
        </w:rPr>
        <w:t xml:space="preserve">radio bearer with low </w:t>
      </w:r>
      <w:r w:rsidR="006B618B" w:rsidRPr="002F2D3A">
        <w:rPr>
          <w:rFonts w:ascii="Times New Roman" w:eastAsia="PMingLiU" w:hAnsi="Times New Roman"/>
          <w:lang w:eastAsia="zh-TW"/>
        </w:rPr>
        <w:t>delay performance</w:t>
      </w:r>
      <w:r w:rsidR="00BA075B" w:rsidRPr="002F2D3A">
        <w:rPr>
          <w:rFonts w:ascii="Times New Roman" w:eastAsia="PMingLiU" w:hAnsi="Times New Roman"/>
          <w:lang w:eastAsia="zh-TW"/>
        </w:rPr>
        <w:t xml:space="preserve"> requirement</w:t>
      </w:r>
      <w:r w:rsidRPr="002F2D3A">
        <w:rPr>
          <w:rFonts w:ascii="Times New Roman" w:eastAsia="PMingLiU" w:hAnsi="Times New Roman"/>
          <w:lang w:eastAsia="zh-TW"/>
        </w:rPr>
        <w:t xml:space="preserve">, in the other word, the MAC layer can not aware of whether the RLC PDU1 and RLC PDU2 </w:t>
      </w:r>
      <w:r w:rsidR="00BA075B" w:rsidRPr="002F2D3A">
        <w:rPr>
          <w:rFonts w:ascii="Times New Roman" w:eastAsia="PMingLiU" w:hAnsi="Times New Roman"/>
          <w:lang w:eastAsia="zh-TW"/>
        </w:rPr>
        <w:t>corresponding radio bearers owns similar QoS performance requirement, e.g. delay or reliability</w:t>
      </w:r>
      <w:r w:rsidRPr="002F2D3A">
        <w:rPr>
          <w:rFonts w:ascii="Times New Roman" w:eastAsia="PMingLiU" w:hAnsi="Times New Roman"/>
          <w:lang w:eastAsia="zh-TW"/>
        </w:rPr>
        <w:t xml:space="preserve">. Then it is possible that MAC PDU1 from RLC PDU1 is scheduled in HARQ process1 which HARQ </w:t>
      </w:r>
      <w:r w:rsidR="00E247EF" w:rsidRPr="002F2D3A">
        <w:rPr>
          <w:rFonts w:ascii="Times New Roman" w:eastAsia="PMingLiU" w:hAnsi="Times New Roman"/>
          <w:lang w:eastAsia="zh-TW"/>
        </w:rPr>
        <w:t xml:space="preserve">re-transmission </w:t>
      </w:r>
      <w:r w:rsidRPr="002F2D3A">
        <w:rPr>
          <w:rFonts w:ascii="Times New Roman" w:eastAsia="PMingLiU" w:hAnsi="Times New Roman"/>
          <w:lang w:eastAsia="zh-TW"/>
        </w:rPr>
        <w:t>is enabled</w:t>
      </w:r>
      <w:r w:rsidR="008E72DB" w:rsidRPr="002F2D3A">
        <w:rPr>
          <w:rFonts w:ascii="Times New Roman" w:eastAsiaTheme="minorEastAsia" w:hAnsi="Times New Roman"/>
        </w:rPr>
        <w:t xml:space="preserve"> in gNB side</w:t>
      </w:r>
      <w:r w:rsidRPr="002F2D3A">
        <w:rPr>
          <w:rFonts w:ascii="Times New Roman" w:eastAsia="PMingLiU" w:hAnsi="Times New Roman"/>
          <w:lang w:eastAsia="zh-TW"/>
        </w:rPr>
        <w:t xml:space="preserve">, while MAC PDU2 from RLC PDU2 is scheduled in HARQ process2 which HARQ </w:t>
      </w:r>
      <w:r w:rsidR="00E247EF" w:rsidRPr="002F2D3A">
        <w:rPr>
          <w:rFonts w:ascii="Times New Roman" w:eastAsia="PMingLiU" w:hAnsi="Times New Roman"/>
          <w:lang w:eastAsia="zh-TW"/>
        </w:rPr>
        <w:t>re-transmission</w:t>
      </w:r>
      <w:r w:rsidRPr="002F2D3A">
        <w:rPr>
          <w:rFonts w:ascii="Times New Roman" w:eastAsia="PMingLiU" w:hAnsi="Times New Roman"/>
          <w:lang w:eastAsia="zh-TW"/>
        </w:rPr>
        <w:t xml:space="preserve"> is disabled</w:t>
      </w:r>
      <w:r w:rsidR="008E72DB" w:rsidRPr="002F2D3A">
        <w:rPr>
          <w:rFonts w:ascii="Times New Roman" w:eastAsiaTheme="minorEastAsia" w:hAnsi="Times New Roman"/>
        </w:rPr>
        <w:t xml:space="preserve"> in gNB side</w:t>
      </w:r>
      <w:r w:rsidRPr="002F2D3A">
        <w:rPr>
          <w:rFonts w:ascii="Times New Roman" w:eastAsia="PMingLiU" w:hAnsi="Times New Roman"/>
          <w:lang w:eastAsia="zh-TW"/>
        </w:rPr>
        <w:t>.</w:t>
      </w:r>
      <w:r w:rsidR="008E72DB" w:rsidRPr="002F2D3A">
        <w:rPr>
          <w:rFonts w:ascii="Times New Roman" w:eastAsiaTheme="minorEastAsia" w:hAnsi="Times New Roman"/>
        </w:rPr>
        <w:t xml:space="preserve"> However, </w:t>
      </w:r>
      <w:r w:rsidR="008E72DB" w:rsidRPr="002F2D3A">
        <w:rPr>
          <w:rFonts w:ascii="Times New Roman" w:eastAsia="PMingLiU" w:hAnsi="Times New Roman"/>
          <w:lang w:eastAsia="zh-TW"/>
        </w:rPr>
        <w:t>the MAC layer in the UE side</w:t>
      </w:r>
      <w:r w:rsidR="008E72DB" w:rsidRPr="002F2D3A">
        <w:rPr>
          <w:rFonts w:ascii="Times New Roman" w:eastAsiaTheme="minorEastAsia" w:hAnsi="Times New Roman"/>
        </w:rPr>
        <w:t xml:space="preserve"> has no idea of such information. Therefore, it is possible of the UE to </w:t>
      </w:r>
      <w:r w:rsidR="008E72DB" w:rsidRPr="002F2D3A">
        <w:rPr>
          <w:rFonts w:ascii="Times New Roman" w:eastAsia="PMingLiU" w:hAnsi="Times New Roman"/>
          <w:lang w:eastAsia="zh-TW"/>
        </w:rPr>
        <w:t xml:space="preserve">multiplex the </w:t>
      </w:r>
      <w:r w:rsidR="008E72DB" w:rsidRPr="002F2D3A">
        <w:rPr>
          <w:rFonts w:ascii="Times New Roman" w:eastAsiaTheme="minorEastAsia" w:hAnsi="Times New Roman"/>
        </w:rPr>
        <w:t>two RLC PDU</w:t>
      </w:r>
      <w:r w:rsidR="008E72DB" w:rsidRPr="002F2D3A">
        <w:rPr>
          <w:rFonts w:ascii="Times New Roman" w:eastAsia="PMingLiU" w:hAnsi="Times New Roman"/>
          <w:lang w:eastAsia="zh-TW"/>
        </w:rPr>
        <w:t xml:space="preserve">s from different services </w:t>
      </w:r>
      <w:r w:rsidR="008E72DB" w:rsidRPr="002F2D3A">
        <w:rPr>
          <w:rFonts w:ascii="Times New Roman" w:eastAsiaTheme="minorEastAsia" w:hAnsi="Times New Roman"/>
        </w:rPr>
        <w:t xml:space="preserve">with different QoS performance requirement </w:t>
      </w:r>
      <w:r w:rsidR="008E72DB" w:rsidRPr="002F2D3A">
        <w:rPr>
          <w:rFonts w:ascii="Times New Roman" w:eastAsia="PMingLiU" w:hAnsi="Times New Roman"/>
          <w:lang w:eastAsia="zh-TW"/>
        </w:rPr>
        <w:t xml:space="preserve">(LCHs) into one MAC PDU based on </w:t>
      </w:r>
      <w:r w:rsidR="008E72DB" w:rsidRPr="002F2D3A">
        <w:rPr>
          <w:rFonts w:ascii="Times New Roman" w:eastAsiaTheme="minorEastAsia" w:hAnsi="Times New Roman"/>
        </w:rPr>
        <w:t xml:space="preserve">current </w:t>
      </w:r>
      <w:r w:rsidR="008E72DB" w:rsidRPr="002F2D3A">
        <w:rPr>
          <w:rFonts w:ascii="Times New Roman" w:eastAsia="PMingLiU" w:hAnsi="Times New Roman"/>
          <w:lang w:eastAsia="zh-TW"/>
        </w:rPr>
        <w:t xml:space="preserve">LCP (Logical Channel Prioritization) procedure. </w:t>
      </w:r>
      <w:r w:rsidR="008E72DB" w:rsidRPr="002F2D3A">
        <w:rPr>
          <w:rFonts w:ascii="Times New Roman" w:eastAsiaTheme="minorEastAsia" w:hAnsi="Times New Roman"/>
        </w:rPr>
        <w:t>To address such issue</w:t>
      </w:r>
      <w:r w:rsidR="008E72DB" w:rsidRPr="002F2D3A">
        <w:rPr>
          <w:rFonts w:ascii="Times New Roman" w:eastAsia="PMingLiU" w:hAnsi="Times New Roman"/>
          <w:lang w:eastAsia="zh-TW"/>
        </w:rPr>
        <w:t xml:space="preserve">, LCP restriction </w:t>
      </w:r>
      <w:r w:rsidR="00AE47EF" w:rsidRPr="002F2D3A">
        <w:rPr>
          <w:rFonts w:ascii="Times New Roman" w:eastAsiaTheme="minorEastAsia" w:hAnsi="Times New Roman"/>
        </w:rPr>
        <w:t xml:space="preserve">considering HARQ mode </w:t>
      </w:r>
      <w:r w:rsidR="008E72DB" w:rsidRPr="002F2D3A">
        <w:rPr>
          <w:rFonts w:ascii="Times New Roman" w:eastAsia="PMingLiU" w:hAnsi="Times New Roman"/>
          <w:lang w:eastAsia="zh-TW"/>
        </w:rPr>
        <w:t>should be introduced in NTN.</w:t>
      </w:r>
      <w:r w:rsidR="006D27FA" w:rsidRPr="002F2D3A">
        <w:rPr>
          <w:rFonts w:ascii="Times New Roman" w:eastAsiaTheme="minorEastAsia" w:hAnsi="Times New Roman"/>
        </w:rPr>
        <w:t xml:space="preserve"> That is, UE should have knowledge of RLC PDU </w:t>
      </w:r>
      <w:r w:rsidR="006D27FA" w:rsidRPr="002F2D3A">
        <w:rPr>
          <w:rFonts w:ascii="Times New Roman" w:eastAsia="PMingLiU" w:hAnsi="Times New Roman"/>
          <w:lang w:eastAsia="zh-TW"/>
        </w:rPr>
        <w:t>corresponding radio bearer</w:t>
      </w:r>
      <w:r w:rsidR="006D27FA" w:rsidRPr="002F2D3A">
        <w:rPr>
          <w:rFonts w:ascii="Times New Roman" w:eastAsiaTheme="minorEastAsia" w:hAnsi="Times New Roman"/>
        </w:rPr>
        <w:t xml:space="preserve"> (LCH)'s HARQ mode, (via gNB configuration or derived per QoS performance and UE’s HARQ buffer capacity) to determine whether two RLC PDUs can be multiplex into one MAC PDU or not.</w:t>
      </w:r>
    </w:p>
    <w:p w:rsidR="007413E9" w:rsidRPr="002F2D3A" w:rsidRDefault="007413E9" w:rsidP="007413E9">
      <w:pPr>
        <w:rPr>
          <w:rFonts w:ascii="Times New Roman" w:eastAsiaTheme="minorEastAsia" w:hAnsi="Times New Roman"/>
          <w:b/>
        </w:rPr>
      </w:pPr>
      <w:r w:rsidRPr="002F2D3A">
        <w:rPr>
          <w:rFonts w:ascii="Times New Roman" w:eastAsia="Arial Unicode MS" w:hAnsi="Times New Roman"/>
          <w:b/>
        </w:rPr>
        <w:t xml:space="preserve">Observation </w:t>
      </w:r>
      <w:r w:rsidR="0025252D" w:rsidRPr="002F2D3A">
        <w:rPr>
          <w:rFonts w:ascii="Times New Roman" w:eastAsia="Arial Unicode MS" w:hAnsi="Times New Roman"/>
          <w:b/>
        </w:rPr>
        <w:t>1</w:t>
      </w:r>
      <w:r w:rsidRPr="002F2D3A">
        <w:rPr>
          <w:rFonts w:ascii="Times New Roman" w:eastAsia="Arial Unicode MS" w:hAnsi="Times New Roman"/>
          <w:b/>
        </w:rPr>
        <w:t xml:space="preserve">: </w:t>
      </w:r>
      <w:r w:rsidR="00E86552" w:rsidRPr="002F2D3A">
        <w:rPr>
          <w:rFonts w:ascii="Times New Roman" w:eastAsiaTheme="minorEastAsia" w:hAnsi="Times New Roman"/>
          <w:b/>
        </w:rPr>
        <w:t>it is possible of the UE to multiplex the two RLC PDUs from different services with different QoS performance requirements into one MAC PDU based on current LCP (Logical Channel Prioritization) procedure.</w:t>
      </w:r>
    </w:p>
    <w:p w:rsidR="006D27FA" w:rsidRPr="002F2D3A" w:rsidRDefault="00E86552" w:rsidP="006D27FA">
      <w:pPr>
        <w:suppressAutoHyphens/>
        <w:adjustRightInd/>
        <w:spacing w:before="120" w:line="360" w:lineRule="auto"/>
        <w:rPr>
          <w:rFonts w:ascii="Times New Roman" w:eastAsia="PMingLiU" w:hAnsi="Times New Roman"/>
          <w:b/>
          <w:lang w:eastAsia="zh-TW"/>
        </w:rPr>
      </w:pPr>
      <w:r w:rsidRPr="002F2D3A">
        <w:rPr>
          <w:rFonts w:ascii="Times New Roman" w:eastAsiaTheme="minorEastAsia" w:hAnsi="Times New Roman"/>
          <w:b/>
        </w:rPr>
        <w:lastRenderedPageBreak/>
        <w:t xml:space="preserve">Proposal 1: </w:t>
      </w:r>
      <w:r w:rsidR="009737F6" w:rsidRPr="002F2D3A">
        <w:rPr>
          <w:rFonts w:ascii="Times New Roman" w:eastAsia="PMingLiU" w:hAnsi="Times New Roman"/>
          <w:b/>
          <w:lang w:eastAsia="zh-TW"/>
        </w:rPr>
        <w:t>UE should have knowledge of RLC PDU corresponding radio bearer (LCH)'s HARQ mode, (via gNB configuration or derived per QoS performance and UE’s HARQ buffer capacity) to determine whether two RLC PDUs can be multiplex into one MAC PDU or not.</w:t>
      </w:r>
    </w:p>
    <w:p w:rsidR="00E86552" w:rsidRPr="002F2D3A" w:rsidRDefault="00E86552" w:rsidP="007413E9">
      <w:pPr>
        <w:rPr>
          <w:rFonts w:ascii="Times New Roman" w:eastAsia="Arial Unicode MS" w:hAnsi="Times New Roman"/>
          <w:b/>
        </w:rPr>
      </w:pPr>
    </w:p>
    <w:p w:rsidR="008E72DB" w:rsidRPr="002F2D3A" w:rsidRDefault="00FA09E5" w:rsidP="008E72DB">
      <w:pPr>
        <w:suppressAutoHyphens/>
        <w:adjustRightInd/>
        <w:spacing w:before="120" w:line="360" w:lineRule="auto"/>
        <w:rPr>
          <w:rFonts w:ascii="Times New Roman" w:eastAsia="PMingLiU" w:hAnsi="Times New Roman"/>
          <w:lang w:eastAsia="zh-TW"/>
        </w:rPr>
      </w:pPr>
      <w:r w:rsidRPr="002F2D3A">
        <w:rPr>
          <w:rFonts w:ascii="Times New Roman" w:eastAsiaTheme="minorEastAsia" w:hAnsi="Times New Roman"/>
        </w:rPr>
        <w:t>Meanwhile,</w:t>
      </w:r>
      <w:r w:rsidR="008E72DB" w:rsidRPr="002F2D3A">
        <w:rPr>
          <w:rFonts w:ascii="Times New Roman" w:eastAsia="PMingLiU" w:hAnsi="Times New Roman"/>
          <w:lang w:eastAsia="zh-TW"/>
        </w:rPr>
        <w:t xml:space="preserve"> the MAC layer can not aware of whether the RLC PDU is from a segmented RLC SDU or not, in the other word, the MAC layer can not aware of whether the RLC PDU1 and RLC PDU2 is segmented from one RLC SDU or not. Then it is possible that MAC PDU1 from RLC PDU1 is scheduled in HARQ process1 which HARQ feedback is enabled, while MAC PDU2 from RLC PDU2 is scheduled in HARQ process2 which HARQ feedback is disabled. In case of data re-transmission occurs e.g. the radio condition is deteriorated, MAC PDU1 can operate data re-transmission via HARQ re-transmission, conversely, MAC PDU2 can only perform data re-transmission via ARQ re-transmission, which costs different transmission delay, resulting in huge gap during data reception.</w:t>
      </w:r>
    </w:p>
    <w:p w:rsidR="008E72DB" w:rsidRPr="002F2D3A" w:rsidRDefault="008E72DB" w:rsidP="008E72DB">
      <w:pPr>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2</w:t>
      </w:r>
      <w:r w:rsidRPr="002F2D3A">
        <w:rPr>
          <w:rFonts w:ascii="Times New Roman" w:eastAsia="Arial Unicode MS" w:hAnsi="Times New Roman"/>
          <w:b/>
        </w:rPr>
        <w:t xml:space="preserve">: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7413E9" w:rsidRPr="002F2D3A" w:rsidRDefault="007413E9" w:rsidP="007413E9">
      <w:pPr>
        <w:suppressAutoHyphens/>
        <w:adjustRightInd/>
        <w:spacing w:before="120" w:line="360" w:lineRule="auto"/>
        <w:rPr>
          <w:rFonts w:ascii="Times New Roman" w:eastAsia="PMingLiU" w:hAnsi="Times New Roman"/>
          <w:lang w:eastAsia="zh-TW"/>
        </w:rPr>
      </w:pPr>
    </w:p>
    <w:p w:rsidR="007413E9" w:rsidRPr="002F2D3A" w:rsidRDefault="007413E9" w:rsidP="007413E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One potential enhancement to address this issue is to enable the MAC be aware of which RLC PDUs are segmented from one RLC SDU or not and scheduled in HARQ process in same HARQ feedback mode.</w:t>
      </w:r>
    </w:p>
    <w:p w:rsidR="007413E9" w:rsidRPr="002F2D3A" w:rsidRDefault="007413E9" w:rsidP="007413E9">
      <w:pPr>
        <w:rPr>
          <w:rFonts w:ascii="Times New Roman" w:eastAsia="Arial Unicode MS" w:hAnsi="Times New Roman"/>
          <w:b/>
        </w:rPr>
      </w:pPr>
      <w:r w:rsidRPr="002F2D3A">
        <w:rPr>
          <w:rFonts w:ascii="Times New Roman" w:eastAsia="Arial Unicode MS" w:hAnsi="Times New Roman"/>
          <w:b/>
        </w:rPr>
        <w:t xml:space="preserve">Proposal </w:t>
      </w:r>
      <w:r w:rsidR="008715A3" w:rsidRPr="002F2D3A">
        <w:rPr>
          <w:rFonts w:ascii="Times New Roman" w:eastAsia="Arial Unicode MS" w:hAnsi="Times New Roman"/>
          <w:b/>
        </w:rPr>
        <w:t>2</w:t>
      </w:r>
      <w:r w:rsidRPr="002F2D3A">
        <w:rPr>
          <w:rFonts w:ascii="Times New Roman" w:eastAsia="Arial Unicode MS" w:hAnsi="Times New Roman"/>
          <w:b/>
        </w:rPr>
        <w:t xml:space="preserve">: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7413E9" w:rsidRPr="002F2D3A" w:rsidRDefault="007413E9" w:rsidP="008B67BD">
      <w:pPr>
        <w:suppressAutoHyphens/>
        <w:adjustRightInd/>
        <w:spacing w:before="120" w:line="360" w:lineRule="auto"/>
        <w:rPr>
          <w:rFonts w:ascii="Times New Roman" w:eastAsiaTheme="minorEastAsia" w:hAnsi="Times New Roman"/>
        </w:rPr>
      </w:pPr>
    </w:p>
    <w:p w:rsidR="007F4C93" w:rsidRPr="00910D0E" w:rsidRDefault="00FD26FA" w:rsidP="007F4C93">
      <w:pPr>
        <w:pStyle w:val="2"/>
        <w:rPr>
          <w:rFonts w:ascii="Times New Roman" w:hAnsi="Times New Roman"/>
          <w:b/>
          <w:sz w:val="22"/>
          <w:szCs w:val="20"/>
        </w:rPr>
      </w:pPr>
      <w:r w:rsidRPr="00910D0E">
        <w:rPr>
          <w:rFonts w:ascii="Times New Roman" w:hAnsi="Times New Roman"/>
          <w:b/>
          <w:sz w:val="22"/>
          <w:szCs w:val="20"/>
        </w:rPr>
        <w:t>SPS/CG Impact caused by disabling HARQ UL retransmission/DL Feedback</w:t>
      </w:r>
    </w:p>
    <w:p w:rsidR="00763A06" w:rsidRPr="002F2D3A" w:rsidRDefault="00F1186B" w:rsidP="00763A06">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Currently</w:t>
      </w:r>
      <w:r w:rsidR="00763A06" w:rsidRPr="002F2D3A">
        <w:rPr>
          <w:rFonts w:ascii="Times New Roman" w:eastAsia="PMingLiU" w:hAnsi="Times New Roman"/>
          <w:lang w:eastAsia="zh-TW"/>
        </w:rPr>
        <w:t>, only the granularity of HARQ process for enabling/disabling HARQ feedback had been regarded as potential consensus</w:t>
      </w:r>
      <w:r w:rsidR="00F1646E" w:rsidRPr="002F2D3A">
        <w:rPr>
          <w:rFonts w:ascii="Times New Roman" w:eastAsiaTheme="minorEastAsia" w:hAnsi="Times New Roman"/>
        </w:rPr>
        <w:t xml:space="preserve"> of participants during email discussion</w:t>
      </w:r>
      <w:r w:rsidR="00763A06" w:rsidRPr="002F2D3A">
        <w:rPr>
          <w:rFonts w:ascii="Times New Roman" w:eastAsia="PMingLiU" w:hAnsi="Times New Roman"/>
          <w:lang w:eastAsia="zh-TW"/>
        </w:rPr>
        <w:t>. Moreover, the aspect of the necessity of the enabling / disabling of HARQ feedback can be configurable on a per Configured CG/SPS (Semi-Persistent Scheduling) basis via RRC signalling haven’t been touched in both online and email discussion</w:t>
      </w:r>
      <w:r w:rsidR="002F3AFD" w:rsidRPr="002F2D3A">
        <w:rPr>
          <w:rFonts w:ascii="Times New Roman" w:eastAsiaTheme="minorEastAsia" w:hAnsi="Times New Roman"/>
        </w:rPr>
        <w:t xml:space="preserve"> yet</w:t>
      </w:r>
      <w:r w:rsidR="00763A06" w:rsidRPr="002F2D3A">
        <w:rPr>
          <w:rFonts w:ascii="Times New Roman" w:eastAsia="PMingLiU" w:hAnsi="Times New Roman"/>
          <w:lang w:eastAsia="zh-TW"/>
        </w:rPr>
        <w:t xml:space="preserve">, which </w:t>
      </w:r>
      <w:r w:rsidR="00763A06" w:rsidRPr="002F2D3A">
        <w:rPr>
          <w:rFonts w:ascii="Times New Roman" w:eastAsia="PMingLiU" w:hAnsi="Times New Roman"/>
          <w:b/>
          <w:lang w:eastAsia="zh-TW"/>
        </w:rPr>
        <w:t>had been identified and captured as reasonable issue in the TR 38.821</w:t>
      </w:r>
      <w:r w:rsidR="00763A06" w:rsidRPr="002F2D3A">
        <w:rPr>
          <w:rFonts w:ascii="Times New Roman" w:eastAsia="PMingLiU" w:hAnsi="Times New Roman"/>
          <w:lang w:eastAsia="zh-TW"/>
        </w:rPr>
        <w:t xml:space="preserve"> after the email and online discussion in SI phase, as follows:</w:t>
      </w:r>
    </w:p>
    <w:p w:rsidR="00763A06" w:rsidRPr="002F2D3A" w:rsidRDefault="00763A06" w:rsidP="00763A06">
      <w:pPr>
        <w:rPr>
          <w:rFonts w:ascii="Times New Roman" w:eastAsia="Calibri" w:hAnsi="Times New Roman"/>
          <w:b/>
        </w:rPr>
      </w:pPr>
      <w:r w:rsidRPr="002F2D3A">
        <w:rPr>
          <w:rFonts w:ascii="Times New Roman" w:eastAsia="Calibri" w:hAnsi="Times New Roman"/>
          <w:b/>
        </w:rPr>
        <w:t>Semi-Persistent Scheduling should to be supported for HARQ processes with enabled and disabled HARQ feedback.</w:t>
      </w:r>
      <w:r w:rsidRPr="002F2D3A">
        <w:rPr>
          <w:rFonts w:ascii="Times New Roman" w:hAnsi="Times New Roman"/>
          <w:b/>
        </w:rPr>
        <w:t xml:space="preserve"> Details can be decided in the WI phase.</w:t>
      </w:r>
    </w:p>
    <w:p w:rsidR="009B32D3" w:rsidRPr="002F2D3A" w:rsidRDefault="009B32D3" w:rsidP="00B65D8D">
      <w:pPr>
        <w:spacing w:after="0" w:line="360" w:lineRule="auto"/>
        <w:rPr>
          <w:rFonts w:ascii="Times New Roman" w:eastAsia="Arial Unicode MS" w:hAnsi="Times New Roman"/>
        </w:rPr>
      </w:pPr>
    </w:p>
    <w:p w:rsidR="00B65D8D" w:rsidRPr="002F2D3A" w:rsidRDefault="00427B22"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A</w:t>
      </w:r>
      <w:r w:rsidR="00B65D8D" w:rsidRPr="002F2D3A">
        <w:rPr>
          <w:rFonts w:ascii="Times New Roman" w:eastAsia="PMingLiU" w:hAnsi="Times New Roman"/>
          <w:lang w:eastAsia="zh-TW"/>
        </w:rPr>
        <w:t xml:space="preserve">s we know, </w:t>
      </w:r>
      <w:r w:rsidR="00EC16C9" w:rsidRPr="002F2D3A">
        <w:rPr>
          <w:rFonts w:ascii="Times New Roman" w:eastAsia="PMingLiU" w:hAnsi="Times New Roman"/>
          <w:lang w:eastAsia="zh-TW"/>
        </w:rPr>
        <w:t>in NTN, the maximum round trip delay is 541.46ms for GEO and 25.77ms for LEO</w:t>
      </w:r>
      <w:r w:rsidR="00B65D8D" w:rsidRPr="002F2D3A">
        <w:rPr>
          <w:rFonts w:ascii="Times New Roman" w:eastAsia="PMingLiU" w:hAnsi="Times New Roman"/>
          <w:lang w:eastAsia="zh-TW"/>
        </w:rPr>
        <w:t>. Hence, configured grant/SPS can reduce the PDCCH load for DCI scheduling and decrease the latency for uplink resource application. One of the main benefits for NTN with configured grant is due to the large delays associated with UE getting uplink resources when the propagation delays are high. In a normal case, the UE has to go through the SR-&gt;Grant(for BSR)-&gt;BSR-&gt;Grant(for UL data) procedure in order to get sufficient uplink resources.</w:t>
      </w:r>
    </w:p>
    <w:p w:rsidR="00B65D8D" w:rsidRPr="002F2D3A" w:rsidRDefault="00B65D8D" w:rsidP="00B65D8D">
      <w:pPr>
        <w:spacing w:after="0" w:line="360" w:lineRule="auto"/>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3</w:t>
      </w:r>
      <w:r w:rsidRPr="002F2D3A">
        <w:rPr>
          <w:rFonts w:ascii="Times New Roman" w:eastAsia="Arial Unicode MS" w:hAnsi="Times New Roman"/>
          <w:b/>
        </w:rPr>
        <w:t>:</w:t>
      </w:r>
      <w:r w:rsidRPr="002F2D3A">
        <w:rPr>
          <w:rFonts w:ascii="Times New Roman" w:hAnsi="Times New Roman"/>
        </w:rPr>
        <w:t xml:space="preserve"> </w:t>
      </w:r>
      <w:r w:rsidR="00136F17" w:rsidRPr="002F2D3A">
        <w:rPr>
          <w:rFonts w:ascii="Times New Roman" w:eastAsia="Arial Unicode MS" w:hAnsi="Times New Roman"/>
          <w:b/>
        </w:rPr>
        <w:t xml:space="preserve">Configured </w:t>
      </w:r>
      <w:r w:rsidRPr="002F2D3A">
        <w:rPr>
          <w:rFonts w:ascii="Times New Roman" w:eastAsia="Arial Unicode MS" w:hAnsi="Times New Roman"/>
          <w:b/>
        </w:rPr>
        <w:t xml:space="preserve">grant/SPS can </w:t>
      </w:r>
      <w:r w:rsidR="00136F17" w:rsidRPr="002F2D3A">
        <w:rPr>
          <w:rFonts w:ascii="Times New Roman" w:eastAsia="Arial Unicode MS" w:hAnsi="Times New Roman"/>
          <w:b/>
        </w:rPr>
        <w:t>avoid</w:t>
      </w:r>
      <w:r w:rsidRPr="002F2D3A">
        <w:rPr>
          <w:rFonts w:ascii="Times New Roman" w:eastAsia="Arial Unicode MS" w:hAnsi="Times New Roman"/>
          <w:b/>
        </w:rPr>
        <w:t xml:space="preserve"> DCI scheduling and uplink resource application, which will largely reduce the scheduling delay</w:t>
      </w:r>
      <w:r w:rsidR="00E87101" w:rsidRPr="002F2D3A">
        <w:rPr>
          <w:rFonts w:ascii="Times New Roman" w:eastAsia="Arial Unicode MS" w:hAnsi="Times New Roman"/>
          <w:b/>
        </w:rPr>
        <w:t>.</w:t>
      </w:r>
    </w:p>
    <w:p w:rsidR="00324F58" w:rsidRPr="002F2D3A" w:rsidRDefault="00324F58" w:rsidP="00324F58">
      <w:pPr>
        <w:rPr>
          <w:rFonts w:ascii="Times New Roman" w:eastAsia="Arial Unicode MS" w:hAnsi="Times New Roman"/>
          <w:b/>
        </w:rPr>
      </w:pPr>
      <w:r w:rsidRPr="002F2D3A">
        <w:rPr>
          <w:rFonts w:ascii="Times New Roman" w:eastAsia="Arial Unicode MS" w:hAnsi="Times New Roman"/>
          <w:b/>
        </w:rPr>
        <w:t xml:space="preserve">Proposal </w:t>
      </w:r>
      <w:r w:rsidR="008715A3" w:rsidRPr="002F2D3A">
        <w:rPr>
          <w:rFonts w:ascii="Times New Roman" w:eastAsia="Arial Unicode MS" w:hAnsi="Times New Roman"/>
          <w:b/>
        </w:rPr>
        <w:t>3</w:t>
      </w:r>
      <w:r w:rsidRPr="002F2D3A">
        <w:rPr>
          <w:rFonts w:ascii="Times New Roman" w:eastAsia="Arial Unicode MS" w:hAnsi="Times New Roman"/>
          <w:b/>
        </w:rPr>
        <w:t xml:space="preserve">: RAN2 need to consider </w:t>
      </w:r>
      <w:r w:rsidR="002F3AFD" w:rsidRPr="002F2D3A">
        <w:rPr>
          <w:rFonts w:ascii="Times New Roman" w:eastAsia="Arial Unicode MS" w:hAnsi="Times New Roman"/>
          <w:b/>
        </w:rPr>
        <w:t>enabling / disabling</w:t>
      </w:r>
      <w:r w:rsidRPr="002F2D3A">
        <w:rPr>
          <w:rFonts w:ascii="Times New Roman" w:eastAsia="Arial Unicode MS" w:hAnsi="Times New Roman"/>
          <w:b/>
        </w:rPr>
        <w:t xml:space="preserve"> the HARQ feedback of SPS configurations via RRC signaling.</w:t>
      </w:r>
    </w:p>
    <w:p w:rsidR="00324F58" w:rsidRPr="002F2D3A" w:rsidRDefault="00324F58" w:rsidP="00B65D8D">
      <w:pPr>
        <w:spacing w:after="0" w:line="360" w:lineRule="auto"/>
        <w:rPr>
          <w:rFonts w:ascii="Times New Roman" w:eastAsia="Arial Unicode MS" w:hAnsi="Times New Roman"/>
          <w:b/>
        </w:rPr>
      </w:pPr>
    </w:p>
    <w:p w:rsidR="00195B99" w:rsidRPr="002F2D3A" w:rsidRDefault="00195B99"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lastRenderedPageBreak/>
        <w:t xml:space="preserve">There are two different types of uplink grants: type 1 is the method where the configured grant parameters, such as periodicity, MCS, the start offset in time domain and other scheduling information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via RRC only. And for type 2, which is similar as DL SPS, the information such as periodicity and HARQ-processes are </w:t>
      </w:r>
      <w:r w:rsidR="00CC4974" w:rsidRPr="002F2D3A">
        <w:rPr>
          <w:rFonts w:ascii="Times New Roman" w:eastAsia="PMingLiU" w:hAnsi="Times New Roman"/>
          <w:lang w:eastAsia="zh-TW"/>
        </w:rPr>
        <w:t>configured</w:t>
      </w:r>
      <w:r w:rsidRPr="002F2D3A">
        <w:rPr>
          <w:rFonts w:ascii="Times New Roman" w:eastAsia="PMingLiU" w:hAnsi="Times New Roman"/>
          <w:lang w:eastAsia="zh-TW"/>
        </w:rPr>
        <w:t xml:space="preserve"> by RRC and the start offset in time domain and other is </w:t>
      </w:r>
      <w:r w:rsidR="00CC4974" w:rsidRPr="002F2D3A">
        <w:rPr>
          <w:rFonts w:ascii="Times New Roman" w:eastAsia="PMingLiU" w:hAnsi="Times New Roman"/>
          <w:lang w:eastAsia="zh-TW"/>
        </w:rPr>
        <w:t>indicated</w:t>
      </w:r>
      <w:r w:rsidRPr="002F2D3A">
        <w:rPr>
          <w:rFonts w:ascii="Times New Roman" w:eastAsia="PMingLiU" w:hAnsi="Times New Roman"/>
          <w:lang w:eastAsia="zh-TW"/>
        </w:rPr>
        <w:t xml:space="preserve"> via DCI scrambled by CS-RNTI.</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At the other hand, for configured grant, the HARQ-processes ID is calculated based on the following formula:</w:t>
      </w:r>
    </w:p>
    <w:p w:rsidR="00195B99" w:rsidRPr="002F2D3A" w:rsidRDefault="00195B99" w:rsidP="00195B99">
      <w:pPr>
        <w:spacing w:line="360" w:lineRule="auto"/>
        <w:jc w:val="center"/>
        <w:rPr>
          <w:rFonts w:ascii="Times New Roman" w:hAnsi="Times New Roman"/>
          <w:b/>
          <w:i/>
          <w:noProof/>
          <w:lang w:eastAsia="ko-KR"/>
        </w:rPr>
      </w:pPr>
      <w:r w:rsidRPr="002F2D3A">
        <w:rPr>
          <w:rFonts w:ascii="Times New Roman" w:hAnsi="Times New Roman"/>
          <w:b/>
          <w:i/>
          <w:noProof/>
          <w:lang w:eastAsia="ko-KR"/>
        </w:rPr>
        <w:t>HARQ Process ID = [floor(CURRENT_symbol/periodicity)] modulo nrofHARQ-Processes</w:t>
      </w:r>
    </w:p>
    <w:p w:rsidR="00195B99" w:rsidRPr="002F2D3A" w:rsidRDefault="00195B99" w:rsidP="00195B99">
      <w:pPr>
        <w:spacing w:line="360" w:lineRule="auto"/>
        <w:rPr>
          <w:rFonts w:ascii="Times New Roman" w:eastAsia="Arial Unicode MS" w:hAnsi="Times New Roman"/>
        </w:rPr>
      </w:pPr>
      <w:r w:rsidRPr="002F2D3A">
        <w:rPr>
          <w:rFonts w:ascii="Times New Roman" w:eastAsia="Arial Unicode MS" w:hAnsi="Times New Roman"/>
        </w:rPr>
        <w:t>In the downlink, for Semi-persistent, the HARQ-processes ID is calculated based on the following formula:</w:t>
      </w:r>
    </w:p>
    <w:p w:rsidR="00195B99" w:rsidRPr="002F2D3A" w:rsidRDefault="00195B99" w:rsidP="00195B99">
      <w:pPr>
        <w:spacing w:line="360" w:lineRule="auto"/>
        <w:rPr>
          <w:rFonts w:ascii="Times New Roman" w:hAnsi="Times New Roman"/>
          <w:b/>
          <w:i/>
        </w:rPr>
      </w:pPr>
      <w:r w:rsidRPr="002F2D3A">
        <w:rPr>
          <w:rFonts w:ascii="Times New Roman" w:hAnsi="Times New Roman"/>
          <w:b/>
          <w:i/>
          <w:lang w:eastAsia="ko-KR"/>
        </w:rPr>
        <w:t>HARQ Process ID = [floor (CURRENT_slot × 10 / (numberOfSlotsPerFrame × periodicity))] modulo nrofHARQ-Processes</w:t>
      </w:r>
    </w:p>
    <w:p w:rsidR="009F52A0" w:rsidRPr="002F2D3A" w:rsidRDefault="009F52A0"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According to above formula, we can observe that 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On the other hand, in Rel-16 industrial IoT/URLLC WID, multiple SPS/configured grant configurations per cell can be configured to a UE has already been agreed in RAN1 and RAN2.</w:t>
      </w:r>
    </w:p>
    <w:p w:rsidR="009F52A0" w:rsidRPr="002F2D3A" w:rsidRDefault="009F52A0" w:rsidP="009F52A0">
      <w:pPr>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4</w:t>
      </w:r>
      <w:r w:rsidRPr="002F2D3A">
        <w:rPr>
          <w:rFonts w:ascii="Times New Roman" w:eastAsia="Arial Unicode MS" w:hAnsi="Times New Roman"/>
          <w:b/>
        </w:rPr>
        <w:t>:</w:t>
      </w:r>
      <w:r w:rsidRPr="002F2D3A">
        <w:rPr>
          <w:rFonts w:ascii="Times New Roman" w:hAnsi="Times New Roman"/>
          <w:b/>
        </w:rPr>
        <w:t xml:space="preserve"> </w:t>
      </w:r>
      <w:r w:rsidRPr="002F2D3A">
        <w:rPr>
          <w:rFonts w:ascii="Times New Roman" w:eastAsia="Arial Unicode MS" w:hAnsi="Times New Roman"/>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2F3AFD" w:rsidRPr="002F2D3A" w:rsidRDefault="002F3AFD" w:rsidP="009F52A0">
      <w:pPr>
        <w:rPr>
          <w:rFonts w:ascii="Times New Roman" w:eastAsia="Arial Unicode MS" w:hAnsi="Times New Roman"/>
          <w:b/>
        </w:rPr>
      </w:pPr>
    </w:p>
    <w:p w:rsidR="009F52A0" w:rsidRPr="002F2D3A" w:rsidRDefault="009F52A0" w:rsidP="009F52A0">
      <w:pPr>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5</w:t>
      </w:r>
      <w:r w:rsidRPr="002F2D3A">
        <w:rPr>
          <w:rFonts w:ascii="Times New Roman" w:eastAsia="Arial Unicode MS" w:hAnsi="Times New Roman"/>
          <w:b/>
        </w:rPr>
        <w:t>: in Rel-16 industrial IoT/URLLC WID, multiple SPS/configured grant configurations per cell can be configured to a UE has already been agreed in RAN1 and RAN2.</w:t>
      </w:r>
    </w:p>
    <w:p w:rsidR="002F3AFD" w:rsidRPr="002F2D3A" w:rsidRDefault="002F3AFD" w:rsidP="009F52A0">
      <w:pPr>
        <w:rPr>
          <w:rFonts w:ascii="Times New Roman" w:eastAsia="Arial Unicode MS" w:hAnsi="Times New Roman"/>
          <w:b/>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Therefore, for UL CG, since in Rel-15, HARQ feedback has been ruled out instead of automatically re-transmission in configured repetition number, this means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87452A" w:rsidRPr="002F2D3A" w:rsidRDefault="0087452A" w:rsidP="0087452A">
      <w:pPr>
        <w:rPr>
          <w:rFonts w:ascii="Times New Roman" w:eastAsia="Arial Unicode MS" w:hAnsi="Times New Roman"/>
          <w:b/>
        </w:rPr>
      </w:pPr>
      <w:r w:rsidRPr="002F2D3A">
        <w:rPr>
          <w:rFonts w:ascii="Times New Roman" w:eastAsia="Arial Unicode MS" w:hAnsi="Times New Roman"/>
          <w:b/>
        </w:rPr>
        <w:t>Observation</w:t>
      </w:r>
      <w:r w:rsidR="008715A3" w:rsidRPr="002F2D3A">
        <w:rPr>
          <w:rFonts w:ascii="Times New Roman" w:eastAsia="Arial Unicode MS" w:hAnsi="Times New Roman"/>
          <w:b/>
        </w:rPr>
        <w:t xml:space="preserve"> 6</w:t>
      </w:r>
      <w:r w:rsidRPr="002F2D3A">
        <w:rPr>
          <w:rFonts w:ascii="Times New Roman" w:eastAsia="Arial Unicode MS" w:hAnsi="Times New Roman"/>
          <w:b/>
        </w:rPr>
        <w:t xml:space="preserve">: The configured start offset of CG cannot selected randomly, which must be in the scope of configured disabled HARQ process number. Or an additional note in the specification is needed to clarify that the configured disabled/enabled HARQ process number has no impact on the HARQ number used in UL CG.  </w:t>
      </w:r>
    </w:p>
    <w:p w:rsidR="002F3AFD" w:rsidRPr="002F2D3A" w:rsidRDefault="002F3AFD" w:rsidP="0087452A">
      <w:pPr>
        <w:rPr>
          <w:rFonts w:ascii="Times New Roman" w:eastAsia="Arial Unicode MS" w:hAnsi="Times New Roman"/>
          <w:b/>
        </w:rPr>
      </w:pPr>
    </w:p>
    <w:p w:rsidR="003E7595" w:rsidRPr="002F2D3A" w:rsidRDefault="003E7595"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However in NR-U, HARQ feedback has been supported for CG data transmission, therefore in this scenario, mechanism of HARQ feedback enabling/disabling still needs to be taken into consideration.</w:t>
      </w:r>
    </w:p>
    <w:p w:rsidR="005D4C25" w:rsidRPr="002F2D3A" w:rsidRDefault="004009E8" w:rsidP="005D4C25">
      <w:pPr>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7</w:t>
      </w:r>
      <w:r w:rsidRPr="002F2D3A">
        <w:rPr>
          <w:rFonts w:ascii="Times New Roman" w:eastAsia="Arial Unicode MS" w:hAnsi="Times New Roman"/>
          <w:b/>
        </w:rPr>
        <w:t xml:space="preserve">: </w:t>
      </w:r>
      <w:r w:rsidR="005D4C25" w:rsidRPr="002F2D3A">
        <w:rPr>
          <w:rFonts w:ascii="Times New Roman" w:eastAsia="Arial Unicode MS" w:hAnsi="Times New Roman"/>
          <w:b/>
        </w:rPr>
        <w:t>In NR-U scenario, HARQ feedback enabling/disabling mechanism still needs to be considered in case of UL CG configured.</w:t>
      </w:r>
    </w:p>
    <w:p w:rsidR="004009E8" w:rsidRPr="002F2D3A" w:rsidRDefault="004009E8" w:rsidP="004009E8">
      <w:pPr>
        <w:rPr>
          <w:rFonts w:ascii="Times New Roman" w:eastAsia="Arial Unicode MS" w:hAnsi="Times New Roman"/>
          <w:b/>
        </w:rPr>
      </w:pPr>
      <w:r w:rsidRPr="002F2D3A">
        <w:rPr>
          <w:rFonts w:ascii="Times New Roman" w:eastAsia="Arial Unicode MS" w:hAnsi="Times New Roman"/>
          <w:b/>
        </w:rPr>
        <w:t xml:space="preserve">Proposal </w:t>
      </w:r>
      <w:r w:rsidR="008715A3" w:rsidRPr="002F2D3A">
        <w:rPr>
          <w:rFonts w:ascii="Times New Roman" w:eastAsia="Arial Unicode MS" w:hAnsi="Times New Roman"/>
          <w:b/>
        </w:rPr>
        <w:t>4</w:t>
      </w:r>
      <w:r w:rsidRPr="002F2D3A">
        <w:rPr>
          <w:rFonts w:ascii="Times New Roman" w:eastAsia="Arial Unicode MS" w:hAnsi="Times New Roman"/>
          <w:b/>
        </w:rPr>
        <w:t>: RA</w:t>
      </w:r>
      <w:r w:rsidR="00B47A3A" w:rsidRPr="002F2D3A">
        <w:rPr>
          <w:rFonts w:ascii="Times New Roman" w:eastAsia="Arial Unicode MS" w:hAnsi="Times New Roman"/>
          <w:b/>
        </w:rPr>
        <w:t>N2 need to consider enabling/disabling</w:t>
      </w:r>
      <w:r w:rsidRPr="002F2D3A">
        <w:rPr>
          <w:rFonts w:ascii="Times New Roman" w:eastAsia="Arial Unicode MS" w:hAnsi="Times New Roman"/>
          <w:b/>
        </w:rPr>
        <w:t xml:space="preserve"> the HARQ feedback of </w:t>
      </w:r>
      <w:r w:rsidR="00B47A3A" w:rsidRPr="002F2D3A">
        <w:rPr>
          <w:rFonts w:ascii="Times New Roman" w:eastAsia="Arial Unicode MS" w:hAnsi="Times New Roman"/>
          <w:b/>
        </w:rPr>
        <w:t>UL CG</w:t>
      </w:r>
      <w:r w:rsidRPr="002F2D3A">
        <w:rPr>
          <w:rFonts w:ascii="Times New Roman" w:eastAsia="Arial Unicode MS" w:hAnsi="Times New Roman"/>
          <w:b/>
        </w:rPr>
        <w:t xml:space="preserve"> configurations via RRC signaling</w:t>
      </w:r>
      <w:r w:rsidR="00B47A3A" w:rsidRPr="002F2D3A">
        <w:rPr>
          <w:rFonts w:ascii="Times New Roman" w:eastAsia="Arial Unicode MS" w:hAnsi="Times New Roman"/>
          <w:b/>
        </w:rPr>
        <w:t xml:space="preserve"> in case of NR-U scenario</w:t>
      </w:r>
      <w:r w:rsidRPr="002F2D3A">
        <w:rPr>
          <w:rFonts w:ascii="Times New Roman" w:eastAsia="Arial Unicode MS" w:hAnsi="Times New Roman"/>
          <w:b/>
        </w:rPr>
        <w:t>.</w:t>
      </w:r>
    </w:p>
    <w:p w:rsidR="005D4C25" w:rsidRPr="002F2D3A" w:rsidRDefault="005D4C25" w:rsidP="00161949">
      <w:pPr>
        <w:suppressAutoHyphens/>
        <w:adjustRightInd/>
        <w:spacing w:before="120" w:line="360" w:lineRule="auto"/>
        <w:rPr>
          <w:rFonts w:ascii="Times New Roman" w:eastAsia="PMingLiU" w:hAnsi="Times New Roman"/>
          <w:lang w:eastAsia="zh-TW"/>
        </w:rPr>
      </w:pPr>
    </w:p>
    <w:p w:rsidR="0087452A" w:rsidRPr="002F2D3A" w:rsidRDefault="0087452A" w:rsidP="00161949">
      <w:pPr>
        <w:suppressAutoHyphens/>
        <w:adjustRightInd/>
        <w:spacing w:before="120" w:line="360" w:lineRule="auto"/>
        <w:rPr>
          <w:rFonts w:ascii="Times New Roman" w:eastAsia="PMingLiU" w:hAnsi="Times New Roman"/>
          <w:lang w:eastAsia="zh-TW"/>
        </w:rPr>
      </w:pPr>
      <w:r w:rsidRPr="002F2D3A">
        <w:rPr>
          <w:rFonts w:ascii="Times New Roman" w:eastAsia="PMingLiU" w:hAnsi="Times New Roman"/>
          <w:lang w:eastAsia="zh-TW"/>
        </w:rPr>
        <w:t xml:space="preserve">Regarding DL SPS, since the HARQ feedback does still work, the situation is more awkward. Hence, if the HARQ ID is been reserved by RRC, this means the start offset of SPS cannot be selected randomly. Hence, the enable / disable of HARQ feedback on a SPS configurations cannot be implemented by enable / disable of HARQ feedback on a per </w:t>
      </w:r>
      <w:r w:rsidRPr="002F2D3A">
        <w:rPr>
          <w:rFonts w:ascii="Times New Roman" w:eastAsia="PMingLiU" w:hAnsi="Times New Roman"/>
          <w:lang w:eastAsia="zh-TW"/>
        </w:rPr>
        <w:lastRenderedPageBreak/>
        <w:t xml:space="preserve">HARQ process basis via RRC </w:t>
      </w:r>
      <w:r w:rsidR="006B3085" w:rsidRPr="002F2D3A">
        <w:rPr>
          <w:rFonts w:ascii="Times New Roman" w:eastAsia="PMingLiU" w:hAnsi="Times New Roman"/>
          <w:lang w:eastAsia="zh-TW"/>
        </w:rPr>
        <w:t>signaling</w:t>
      </w:r>
      <w:r w:rsidRPr="002F2D3A">
        <w:rPr>
          <w:rFonts w:ascii="Times New Roman" w:eastAsia="PMingLiU" w:hAnsi="Times New Roman"/>
          <w:lang w:eastAsia="zh-TW"/>
        </w:rPr>
        <w:t>. Furthermore, as the bottleneck is the lack of buffer size for HARQ soft combining in UE side, the application of DL SPS seems more important in NTN system for the reduction of the PDCCH load for DCI scheduling overhead and the latency for data transmission.</w:t>
      </w:r>
    </w:p>
    <w:p w:rsidR="002F3AFD" w:rsidRPr="002F2D3A" w:rsidRDefault="0087452A" w:rsidP="0087452A">
      <w:pPr>
        <w:rPr>
          <w:rFonts w:ascii="Times New Roman" w:eastAsia="Arial Unicode MS" w:hAnsi="Times New Roman"/>
          <w:b/>
        </w:rPr>
      </w:pPr>
      <w:r w:rsidRPr="002F2D3A">
        <w:rPr>
          <w:rFonts w:ascii="Times New Roman" w:eastAsia="Arial Unicode MS" w:hAnsi="Times New Roman"/>
          <w:b/>
        </w:rPr>
        <w:t xml:space="preserve">Observation </w:t>
      </w:r>
      <w:r w:rsidR="008715A3" w:rsidRPr="002F2D3A">
        <w:rPr>
          <w:rFonts w:ascii="Times New Roman" w:eastAsia="Arial Unicode MS" w:hAnsi="Times New Roman"/>
          <w:b/>
        </w:rPr>
        <w:t>8</w:t>
      </w:r>
      <w:r w:rsidRPr="002F2D3A">
        <w:rPr>
          <w:rFonts w:ascii="Times New Roman" w:eastAsia="Arial Unicode MS" w:hAnsi="Times New Roman"/>
          <w:b/>
        </w:rPr>
        <w:t xml:space="preserve">: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8D2FDD" w:rsidRPr="002F2D3A" w:rsidRDefault="0087452A" w:rsidP="009918A6">
      <w:pPr>
        <w:rPr>
          <w:rFonts w:ascii="Times New Roman" w:eastAsia="Arial Unicode MS" w:hAnsi="Times New Roman"/>
          <w:b/>
        </w:rPr>
      </w:pPr>
      <w:r w:rsidRPr="002F2D3A">
        <w:rPr>
          <w:rFonts w:ascii="Times New Roman" w:eastAsia="Arial Unicode MS" w:hAnsi="Times New Roman"/>
          <w:b/>
        </w:rPr>
        <w:t xml:space="preserve">Proposal </w:t>
      </w:r>
      <w:r w:rsidR="008715A3" w:rsidRPr="002F2D3A">
        <w:rPr>
          <w:rFonts w:ascii="Times New Roman" w:eastAsia="Arial Unicode MS" w:hAnsi="Times New Roman"/>
          <w:b/>
        </w:rPr>
        <w:t>5</w:t>
      </w:r>
      <w:r w:rsidRPr="002F2D3A">
        <w:rPr>
          <w:rFonts w:ascii="Times New Roman" w:eastAsia="Arial Unicode MS" w:hAnsi="Times New Roman"/>
          <w:b/>
        </w:rPr>
        <w:t>: RAN2 need to consider the conflict between RRC configuration of enabling / disabling of HARQ feedback and SPS/configured grant configurations via RRC signaling.</w:t>
      </w:r>
    </w:p>
    <w:p w:rsidR="004D6BB1" w:rsidRPr="002F2D3A" w:rsidRDefault="004D6BB1" w:rsidP="00BF6102">
      <w:pPr>
        <w:rPr>
          <w:rFonts w:ascii="Times New Roman" w:eastAsiaTheme="minorEastAsia" w:hAnsi="Times New Roman"/>
        </w:rPr>
      </w:pPr>
    </w:p>
    <w:p w:rsidR="00156C4C" w:rsidRPr="0022353E" w:rsidRDefault="002056EB">
      <w:pPr>
        <w:pStyle w:val="1"/>
        <w:rPr>
          <w:rFonts w:ascii="Times New Roman" w:hAnsi="Times New Roman"/>
          <w:b/>
          <w:sz w:val="28"/>
          <w:szCs w:val="20"/>
        </w:rPr>
      </w:pPr>
      <w:r w:rsidRPr="0022353E">
        <w:rPr>
          <w:rFonts w:ascii="Times New Roman" w:hAnsi="Times New Roman"/>
          <w:b/>
          <w:sz w:val="28"/>
          <w:szCs w:val="20"/>
        </w:rPr>
        <w:t>Conclusion</w:t>
      </w:r>
    </w:p>
    <w:p w:rsidR="009F1F2C" w:rsidRPr="002F2D3A" w:rsidRDefault="009F1F2C" w:rsidP="009F1F2C">
      <w:pPr>
        <w:rPr>
          <w:rFonts w:ascii="Times New Roman" w:hAnsi="Times New Roman"/>
        </w:rPr>
      </w:pPr>
      <w:r w:rsidRPr="002F2D3A">
        <w:rPr>
          <w:rFonts w:ascii="Times New Roman" w:hAnsi="Times New Roman"/>
        </w:rPr>
        <w:t xml:space="preserve">Based on the </w:t>
      </w:r>
      <w:r w:rsidRPr="002F2D3A">
        <w:rPr>
          <w:rFonts w:ascii="Times New Roman" w:eastAsiaTheme="minorEastAsia" w:hAnsi="Times New Roman"/>
        </w:rPr>
        <w:t xml:space="preserve">above </w:t>
      </w:r>
      <w:r w:rsidRPr="002F2D3A">
        <w:rPr>
          <w:rFonts w:ascii="Times New Roman" w:hAnsi="Times New Roman"/>
        </w:rPr>
        <w:t>discussion</w:t>
      </w:r>
      <w:r w:rsidRPr="002F2D3A">
        <w:rPr>
          <w:rFonts w:ascii="Times New Roman" w:eastAsiaTheme="minorEastAsia" w:hAnsi="Times New Roman"/>
        </w:rPr>
        <w:t xml:space="preserve">, we provide </w:t>
      </w:r>
      <w:r w:rsidRPr="002F2D3A">
        <w:rPr>
          <w:rFonts w:ascii="Times New Roman" w:hAnsi="Times New Roman"/>
        </w:rPr>
        <w:t>the following observations:</w:t>
      </w:r>
    </w:p>
    <w:p w:rsidR="00EF4405" w:rsidRPr="002F2D3A" w:rsidRDefault="00EF4405" w:rsidP="00EF4405">
      <w:pPr>
        <w:rPr>
          <w:rFonts w:ascii="Times New Roman" w:eastAsiaTheme="minorEastAsia" w:hAnsi="Times New Roman"/>
          <w:b/>
        </w:rPr>
      </w:pPr>
      <w:r w:rsidRPr="002F2D3A">
        <w:rPr>
          <w:rFonts w:ascii="Times New Roman" w:eastAsia="Arial Unicode MS" w:hAnsi="Times New Roman"/>
          <w:b/>
        </w:rPr>
        <w:t xml:space="preserve">Observation 1: </w:t>
      </w:r>
      <w:r w:rsidRPr="002F2D3A">
        <w:rPr>
          <w:rFonts w:ascii="Times New Roman" w:eastAsiaTheme="minorEastAsia" w:hAnsi="Times New Roman"/>
          <w:b/>
        </w:rPr>
        <w:t>it is possible of the UE to multiplex the two RLC PDUs from different services with different QoS performance requirements into one MAC PDU based on current LCP (Logical Channel Prioritization) procedure.</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 xml:space="preserve">Observation 2: </w:t>
      </w:r>
      <w:r w:rsidRPr="002F2D3A">
        <w:rPr>
          <w:rFonts w:ascii="Times New Roman" w:eastAsiaTheme="minorEastAsia" w:hAnsi="Times New Roman"/>
          <w:b/>
        </w:rPr>
        <w:t>In case of data re-transmission occurs, MAC PDU1 can operate data re-transmission via HARQ re-transmission, conversely, MAC PDU2 can only perform data re-transmission via ARQ re-transmission, which are constructed from one same RLC SDU, which costs different transmission delay, resulting in huge gap during data reception.</w:t>
      </w:r>
    </w:p>
    <w:p w:rsidR="00EF4405" w:rsidRPr="002F2D3A" w:rsidRDefault="00EF4405" w:rsidP="00EF4405">
      <w:pPr>
        <w:spacing w:after="0" w:line="360" w:lineRule="auto"/>
        <w:rPr>
          <w:rFonts w:ascii="Times New Roman" w:eastAsia="Arial Unicode MS" w:hAnsi="Times New Roman"/>
          <w:b/>
        </w:rPr>
      </w:pPr>
      <w:r w:rsidRPr="002F2D3A">
        <w:rPr>
          <w:rFonts w:ascii="Times New Roman" w:eastAsia="Arial Unicode MS" w:hAnsi="Times New Roman"/>
          <w:b/>
        </w:rPr>
        <w:t>Observation 3:</w:t>
      </w:r>
      <w:r w:rsidRPr="002F2D3A">
        <w:rPr>
          <w:rFonts w:ascii="Times New Roman" w:hAnsi="Times New Roman"/>
        </w:rPr>
        <w:t xml:space="preserve"> </w:t>
      </w:r>
      <w:r w:rsidRPr="002F2D3A">
        <w:rPr>
          <w:rFonts w:ascii="Times New Roman" w:eastAsia="Arial Unicode MS" w:hAnsi="Times New Roman"/>
          <w:b/>
        </w:rPr>
        <w:t>Configured grant/SPS can avoid DCI scheduling and uplink resource application, which will largely reduce the scheduling delay.</w:t>
      </w:r>
    </w:p>
    <w:p w:rsidR="00EF4405" w:rsidRPr="002F2D3A" w:rsidRDefault="00EF4405" w:rsidP="00EF4405">
      <w:pPr>
        <w:suppressAutoHyphens/>
        <w:adjustRightInd/>
        <w:spacing w:before="120" w:line="360" w:lineRule="auto"/>
        <w:rPr>
          <w:rFonts w:ascii="Times New Roman" w:eastAsia="Arial Unicode MS" w:hAnsi="Times New Roman"/>
          <w:b/>
        </w:rPr>
      </w:pPr>
      <w:r w:rsidRPr="002F2D3A">
        <w:rPr>
          <w:rFonts w:ascii="Times New Roman" w:eastAsia="Arial Unicode MS" w:hAnsi="Times New Roman"/>
          <w:b/>
        </w:rPr>
        <w:t>Observation 4:</w:t>
      </w:r>
      <w:r w:rsidRPr="002F2D3A">
        <w:rPr>
          <w:rFonts w:ascii="Times New Roman" w:hAnsi="Times New Roman"/>
          <w:b/>
        </w:rPr>
        <w:t xml:space="preserve"> </w:t>
      </w:r>
      <w:r w:rsidRPr="002F2D3A">
        <w:rPr>
          <w:rFonts w:ascii="Times New Roman" w:eastAsia="Arial Unicode MS" w:hAnsi="Times New Roman"/>
          <w:b/>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Observation 5: in Rel-16 industrial IoT/URLLC WID, multiple SPS/configured grant configurations per cell can be configured to a UE has already been agreed in RAN1 and RAN2.</w:t>
      </w:r>
    </w:p>
    <w:p w:rsidR="00EF4405" w:rsidRPr="002F2D3A" w:rsidRDefault="00EF4405" w:rsidP="00EF4405">
      <w:pPr>
        <w:suppressAutoHyphens/>
        <w:adjustRightInd/>
        <w:spacing w:before="120" w:line="360" w:lineRule="auto"/>
        <w:rPr>
          <w:rFonts w:ascii="Times New Roman" w:eastAsia="Arial Unicode MS" w:hAnsi="Times New Roman"/>
          <w:b/>
        </w:rPr>
      </w:pPr>
      <w:r w:rsidRPr="002F2D3A">
        <w:rPr>
          <w:rFonts w:ascii="Times New Roman" w:eastAsia="Arial Unicode MS" w:hAnsi="Times New Roman"/>
          <w:b/>
        </w:rPr>
        <w:t xml:space="preserve">Observation 6: The configured start offset of CG cannot be selected randomly, which must be in the scope of configured disabled HARQ process number. Or an additional note in the specification is needed to clarify that the configured disabled/enabled HARQ process number has no impact on the HARQ number used in UL CG. </w:t>
      </w:r>
    </w:p>
    <w:p w:rsidR="00EF4405" w:rsidRPr="002F2D3A" w:rsidRDefault="00EF4405" w:rsidP="00EF4405">
      <w:pPr>
        <w:suppressAutoHyphens/>
        <w:adjustRightInd/>
        <w:spacing w:before="120" w:line="360" w:lineRule="auto"/>
        <w:rPr>
          <w:rFonts w:ascii="Times New Roman" w:eastAsia="Arial Unicode MS" w:hAnsi="Times New Roman"/>
          <w:b/>
        </w:rPr>
      </w:pPr>
      <w:r w:rsidRPr="002F2D3A">
        <w:rPr>
          <w:rFonts w:ascii="Times New Roman" w:eastAsia="Arial Unicode MS" w:hAnsi="Times New Roman"/>
          <w:b/>
        </w:rPr>
        <w:t>Observation 7: In NR-U scenario, HARQ feedback enabling/disabling mechanism still needs to be considered in case of UL CG configured.</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 xml:space="preserve">Observation 8: If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rsidR="009F1F2C" w:rsidRPr="002F2D3A" w:rsidRDefault="009F1F2C" w:rsidP="009F1F2C">
      <w:pPr>
        <w:rPr>
          <w:rFonts w:ascii="Times New Roman" w:hAnsi="Times New Roman"/>
        </w:rPr>
      </w:pPr>
    </w:p>
    <w:p w:rsidR="009F1F2C" w:rsidRPr="002F2D3A" w:rsidRDefault="009F1F2C" w:rsidP="009F1F2C">
      <w:pPr>
        <w:rPr>
          <w:rFonts w:ascii="Times New Roman" w:hAnsi="Times New Roman"/>
        </w:rPr>
      </w:pPr>
      <w:r w:rsidRPr="002F2D3A">
        <w:rPr>
          <w:rFonts w:ascii="Times New Roman" w:hAnsi="Times New Roman"/>
        </w:rPr>
        <w:t>Based on the discussion we propose the following:</w:t>
      </w:r>
    </w:p>
    <w:p w:rsidR="009F1F2C" w:rsidRPr="002F2D3A" w:rsidRDefault="009F1F2C" w:rsidP="00EF4405">
      <w:pPr>
        <w:suppressAutoHyphens/>
        <w:adjustRightInd/>
        <w:spacing w:before="120" w:line="360" w:lineRule="auto"/>
        <w:rPr>
          <w:rFonts w:ascii="Times New Roman" w:eastAsiaTheme="minorEastAsia" w:hAnsi="Times New Roman"/>
          <w:b/>
        </w:rPr>
      </w:pPr>
    </w:p>
    <w:p w:rsidR="00EF4405" w:rsidRPr="002F2D3A" w:rsidRDefault="00EF4405" w:rsidP="00EF4405">
      <w:pPr>
        <w:suppressAutoHyphens/>
        <w:adjustRightInd/>
        <w:spacing w:before="120" w:line="360" w:lineRule="auto"/>
        <w:rPr>
          <w:rFonts w:ascii="Times New Roman" w:eastAsia="PMingLiU" w:hAnsi="Times New Roman"/>
          <w:b/>
          <w:lang w:eastAsia="zh-TW"/>
        </w:rPr>
      </w:pPr>
      <w:r w:rsidRPr="002F2D3A">
        <w:rPr>
          <w:rFonts w:ascii="Times New Roman" w:eastAsiaTheme="minorEastAsia" w:hAnsi="Times New Roman"/>
          <w:b/>
        </w:rPr>
        <w:t xml:space="preserve">Proposal 1: </w:t>
      </w:r>
      <w:r w:rsidRPr="002F2D3A">
        <w:rPr>
          <w:rFonts w:ascii="Times New Roman" w:eastAsia="PMingLiU" w:hAnsi="Times New Roman"/>
          <w:b/>
          <w:lang w:eastAsia="zh-TW"/>
        </w:rPr>
        <w:t>UE should have knowledge of RLC PDU corresponding radio bearer (LCH)'s HARQ mode, (via gNB configuration or derived per QoS performance and UE’s HARQ buffer capacity) to determine whether two RLC PDUs can be multiplex into one MAC PDU or not.</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 xml:space="preserve">Proposal 2: it is proposed </w:t>
      </w:r>
      <w:r w:rsidRPr="002F2D3A">
        <w:rPr>
          <w:rFonts w:ascii="Times New Roman" w:eastAsiaTheme="minorEastAsia" w:hAnsi="Times New Roman"/>
          <w:b/>
        </w:rPr>
        <w:t>to enable the MAC be aware of which RLC PDUs are segmented from one RLC SDU or not and scheduled in HARQ process in same HARQ feedback mode.</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lastRenderedPageBreak/>
        <w:t>Proposal 3: RAN2 need to consider enabling / disabling the HARQ feedback of SPS configurations via RRC signaling.</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Proposal 4: RAN2 need to consider enabling/disabling the HARQ feedback of UL CG configurations via RRC signaling in case of NR-U scenario.</w:t>
      </w:r>
    </w:p>
    <w:p w:rsidR="00EF4405" w:rsidRPr="002F2D3A" w:rsidRDefault="00EF4405" w:rsidP="00EF4405">
      <w:pPr>
        <w:rPr>
          <w:rFonts w:ascii="Times New Roman" w:eastAsia="Arial Unicode MS" w:hAnsi="Times New Roman"/>
          <w:b/>
        </w:rPr>
      </w:pPr>
      <w:r w:rsidRPr="002F2D3A">
        <w:rPr>
          <w:rFonts w:ascii="Times New Roman" w:eastAsia="Arial Unicode MS" w:hAnsi="Times New Roman"/>
          <w:b/>
        </w:rPr>
        <w:t>Proposal 5: RAN2 need to consider the conflict between RRC configuration of enabling / disabling of HARQ feedback and SPS/configured grant configurations via RRC signaling.</w:t>
      </w:r>
    </w:p>
    <w:p w:rsidR="00156C4C" w:rsidRPr="00C55567" w:rsidRDefault="002056EB">
      <w:pPr>
        <w:pStyle w:val="1"/>
        <w:rPr>
          <w:rFonts w:ascii="Times New Roman" w:hAnsi="Times New Roman"/>
          <w:b/>
          <w:sz w:val="22"/>
          <w:szCs w:val="20"/>
        </w:rPr>
      </w:pPr>
      <w:r w:rsidRPr="00C55567">
        <w:rPr>
          <w:rFonts w:ascii="Times New Roman" w:hAnsi="Times New Roman"/>
          <w:b/>
          <w:sz w:val="22"/>
          <w:szCs w:val="20"/>
        </w:rPr>
        <w:t>Reference</w:t>
      </w:r>
    </w:p>
    <w:p w:rsidR="007A3233" w:rsidRPr="002F2D3A" w:rsidRDefault="00834B41" w:rsidP="00BC2912">
      <w:pPr>
        <w:pStyle w:val="a8"/>
        <w:numPr>
          <w:ilvl w:val="0"/>
          <w:numId w:val="14"/>
        </w:numPr>
        <w:overflowPunct/>
        <w:autoSpaceDE/>
        <w:autoSpaceDN/>
        <w:adjustRightInd/>
        <w:spacing w:beforeLines="50"/>
        <w:textAlignment w:val="auto"/>
        <w:rPr>
          <w:rFonts w:ascii="Times New Roman" w:eastAsia="宋体" w:hAnsi="Times New Roman"/>
        </w:rPr>
      </w:pPr>
      <w:bookmarkStart w:id="1" w:name="_In-sequence_SDU_delivery"/>
      <w:bookmarkEnd w:id="1"/>
      <w:r w:rsidRPr="002F2D3A">
        <w:rPr>
          <w:rFonts w:ascii="Times New Roman" w:eastAsia="宋体" w:hAnsi="Times New Roman"/>
        </w:rPr>
        <w:t>R2-2008188 Summary of [AT111][107][NTN] Pre-compensation and other MAC issues</w:t>
      </w:r>
    </w:p>
    <w:p w:rsidR="00252EBA" w:rsidRPr="002F2D3A" w:rsidRDefault="00252EBA" w:rsidP="00BC2912">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R2-2008214 Summary of [AT111][107][NTN] Pre-compensation MAC issues Phase 2</w:t>
      </w:r>
    </w:p>
    <w:p w:rsidR="006B0544" w:rsidRPr="002F2D3A" w:rsidRDefault="006B0544" w:rsidP="001631D3">
      <w:pPr>
        <w:pStyle w:val="a8"/>
        <w:numPr>
          <w:ilvl w:val="0"/>
          <w:numId w:val="14"/>
        </w:numPr>
        <w:overflowPunct/>
        <w:autoSpaceDE/>
        <w:autoSpaceDN/>
        <w:adjustRightInd/>
        <w:spacing w:beforeLines="50"/>
        <w:textAlignment w:val="auto"/>
        <w:rPr>
          <w:rFonts w:ascii="Times New Roman" w:eastAsia="宋体" w:hAnsi="Times New Roman"/>
        </w:rPr>
      </w:pPr>
      <w:r w:rsidRPr="002F2D3A">
        <w:rPr>
          <w:rFonts w:ascii="Times New Roman" w:eastAsia="宋体" w:hAnsi="Times New Roman"/>
        </w:rPr>
        <w:t>RAN2-111e - R16 eMIMO-CLI-PRN-RACS - R17 NTN-REDCAP (Sergio)_2020-08-28_final</w:t>
      </w:r>
    </w:p>
    <w:sectPr w:rsidR="006B0544" w:rsidRPr="002F2D3A" w:rsidSect="00E21C92">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44" w:rsidRDefault="00A60B44">
      <w:pPr>
        <w:spacing w:after="0"/>
      </w:pPr>
      <w:r>
        <w:separator/>
      </w:r>
    </w:p>
  </w:endnote>
  <w:endnote w:type="continuationSeparator" w:id="0">
    <w:p w:rsidR="00A60B44" w:rsidRDefault="00A60B4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pPr>
      <w:pStyle w:val="ac"/>
      <w:tabs>
        <w:tab w:val="center" w:pos="4820"/>
        <w:tab w:val="right" w:pos="9639"/>
      </w:tabs>
      <w:jc w:val="left"/>
    </w:pPr>
    <w:r>
      <w:tab/>
    </w:r>
    <w:r w:rsidR="001631D3">
      <w:rPr>
        <w:rStyle w:val="af1"/>
      </w:rPr>
      <w:fldChar w:fldCharType="begin"/>
    </w:r>
    <w:r>
      <w:rPr>
        <w:rStyle w:val="af1"/>
      </w:rPr>
      <w:instrText xml:space="preserve"> PAGE </w:instrText>
    </w:r>
    <w:r w:rsidR="001631D3">
      <w:rPr>
        <w:rStyle w:val="af1"/>
      </w:rPr>
      <w:fldChar w:fldCharType="separate"/>
    </w:r>
    <w:r w:rsidR="00C55567">
      <w:rPr>
        <w:rStyle w:val="af1"/>
        <w:noProof/>
      </w:rPr>
      <w:t>5</w:t>
    </w:r>
    <w:r w:rsidR="001631D3">
      <w:rPr>
        <w:rStyle w:val="af1"/>
      </w:rPr>
      <w:fldChar w:fldCharType="end"/>
    </w:r>
    <w:r>
      <w:rPr>
        <w:rStyle w:val="af1"/>
      </w:rPr>
      <w:t>/</w:t>
    </w:r>
    <w:r w:rsidR="001631D3">
      <w:rPr>
        <w:rStyle w:val="af1"/>
      </w:rPr>
      <w:fldChar w:fldCharType="begin"/>
    </w:r>
    <w:r>
      <w:rPr>
        <w:rStyle w:val="af1"/>
      </w:rPr>
      <w:instrText xml:space="preserve"> NUMPAGES </w:instrText>
    </w:r>
    <w:r w:rsidR="001631D3">
      <w:rPr>
        <w:rStyle w:val="af1"/>
      </w:rPr>
      <w:fldChar w:fldCharType="separate"/>
    </w:r>
    <w:r w:rsidR="00C55567">
      <w:rPr>
        <w:rStyle w:val="af1"/>
        <w:noProof/>
      </w:rPr>
      <w:t>5</w:t>
    </w:r>
    <w:r w:rsidR="001631D3">
      <w:rPr>
        <w:rStyle w:val="af1"/>
      </w:rPr>
      <w:fldChar w:fldCharType="end"/>
    </w:r>
    <w:r>
      <w:rPr>
        <w:rStyle w:val="af1"/>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44" w:rsidRDefault="00A60B44">
      <w:pPr>
        <w:spacing w:after="0"/>
      </w:pPr>
      <w:r>
        <w:separator/>
      </w:r>
    </w:p>
  </w:footnote>
  <w:footnote w:type="continuationSeparator" w:id="0">
    <w:p w:rsidR="00A60B44" w:rsidRDefault="00A60B4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02C0" w:rsidRDefault="00F202C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B40CDBF8"/>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718"/>
        </w:tabs>
        <w:ind w:left="718"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tentative="1">
      <w:start w:val="1"/>
      <w:numFmt w:val="decimal"/>
      <w:lvlText w:val="%1.%2.%3.%4.%5"/>
      <w:lvlJc w:val="left"/>
      <w:pPr>
        <w:tabs>
          <w:tab w:val="left" w:pos="1008"/>
        </w:tabs>
        <w:ind w:left="1008" w:hanging="1008"/>
      </w:pPr>
      <w:rPr>
        <w:rFonts w:hint="default"/>
      </w:rPr>
    </w:lvl>
    <w:lvl w:ilvl="5" w:tentative="1">
      <w:start w:val="1"/>
      <w:numFmt w:val="decimal"/>
      <w:lvlText w:val="%1.%2.%3.%4.%5.%6"/>
      <w:lvlJc w:val="left"/>
      <w:pPr>
        <w:tabs>
          <w:tab w:val="left" w:pos="1152"/>
        </w:tabs>
        <w:ind w:left="1152" w:hanging="1152"/>
      </w:pPr>
      <w:rPr>
        <w:rFonts w:hint="default"/>
      </w:rPr>
    </w:lvl>
    <w:lvl w:ilvl="6" w:tentative="1">
      <w:start w:val="1"/>
      <w:numFmt w:val="decimal"/>
      <w:lvlText w:val="%1.%2.%3.%4.%5.%6.%7"/>
      <w:lvlJc w:val="left"/>
      <w:pPr>
        <w:tabs>
          <w:tab w:val="left" w:pos="1296"/>
        </w:tabs>
        <w:ind w:left="1296" w:hanging="1296"/>
      </w:pPr>
      <w:rPr>
        <w:rFonts w:hint="default"/>
      </w:rPr>
    </w:lvl>
    <w:lvl w:ilvl="7" w:tentative="1">
      <w:start w:val="1"/>
      <w:numFmt w:val="decimal"/>
      <w:lvlText w:val="%1.%2.%3.%4.%5.%6.%7.%8"/>
      <w:lvlJc w:val="left"/>
      <w:pPr>
        <w:tabs>
          <w:tab w:val="left" w:pos="1440"/>
        </w:tabs>
        <w:ind w:left="1440" w:hanging="1440"/>
      </w:pPr>
      <w:rPr>
        <w:rFonts w:hint="default"/>
      </w:rPr>
    </w:lvl>
    <w:lvl w:ilvl="8" w:tentative="1">
      <w:start w:val="1"/>
      <w:numFmt w:val="decimal"/>
      <w:lvlText w:val="%1.%2.%3.%4.%5.%6.%7.%8.%9"/>
      <w:lvlJc w:val="left"/>
      <w:pPr>
        <w:tabs>
          <w:tab w:val="left" w:pos="1584"/>
        </w:tabs>
        <w:ind w:left="1584" w:hanging="1584"/>
      </w:pPr>
      <w:rPr>
        <w:rFonts w:hint="default"/>
      </w:rPr>
    </w:lvl>
  </w:abstractNum>
  <w:abstractNum w:abstractNumId="1">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E696C01"/>
    <w:multiLevelType w:val="multilevel"/>
    <w:tmpl w:val="1E696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3">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4">
    <w:nsid w:val="414002ED"/>
    <w:multiLevelType w:val="hybridMultilevel"/>
    <w:tmpl w:val="EEEEC93A"/>
    <w:lvl w:ilvl="0" w:tplc="49FE12AC">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48070253"/>
    <w:multiLevelType w:val="hybridMultilevel"/>
    <w:tmpl w:val="9550969E"/>
    <w:lvl w:ilvl="0" w:tplc="18583CFA">
      <w:start w:val="2"/>
      <w:numFmt w:val="bullet"/>
      <w:lvlText w:val="-"/>
      <w:lvlJc w:val="left"/>
      <w:pPr>
        <w:ind w:left="1854" w:hanging="360"/>
      </w:pPr>
      <w:rPr>
        <w:rFonts w:ascii="Arial" w:eastAsia="Times New Roman" w:hAnsi="Arial" w:cs="Aria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6949519F"/>
    <w:multiLevelType w:val="multilevel"/>
    <w:tmpl w:val="6949519F"/>
    <w:lvl w:ilvl="0">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11"/>
  </w:num>
  <w:num w:numId="3">
    <w:abstractNumId w:val="19"/>
  </w:num>
  <w:num w:numId="4">
    <w:abstractNumId w:val="15"/>
  </w:num>
  <w:num w:numId="5">
    <w:abstractNumId w:val="10"/>
  </w:num>
  <w:num w:numId="6">
    <w:abstractNumId w:val="13"/>
  </w:num>
  <w:num w:numId="7">
    <w:abstractNumId w:val="17"/>
  </w:num>
  <w:num w:numId="8">
    <w:abstractNumId w:val="12"/>
  </w:num>
  <w:num w:numId="9">
    <w:abstractNumId w:val="18"/>
  </w:num>
  <w:num w:numId="10">
    <w:abstractNumId w:val="4"/>
  </w:num>
  <w:num w:numId="11">
    <w:abstractNumId w:val="3"/>
  </w:num>
  <w:num w:numId="12">
    <w:abstractNumId w:val="2"/>
  </w:num>
  <w:num w:numId="13">
    <w:abstractNumId w:val="1"/>
  </w:num>
  <w:num w:numId="14">
    <w:abstractNumId w:val="25"/>
  </w:num>
  <w:num w:numId="15">
    <w:abstractNumId w:val="9"/>
  </w:num>
  <w:num w:numId="16">
    <w:abstractNumId w:val="26"/>
  </w:num>
  <w:num w:numId="17">
    <w:abstractNumId w:val="24"/>
  </w:num>
  <w:num w:numId="18">
    <w:abstractNumId w:val="6"/>
  </w:num>
  <w:num w:numId="19">
    <w:abstractNumId w:val="16"/>
  </w:num>
  <w:num w:numId="20">
    <w:abstractNumId w:val="5"/>
  </w:num>
  <w:num w:numId="21">
    <w:abstractNumId w:val="20"/>
  </w:num>
  <w:num w:numId="22">
    <w:abstractNumId w:val="23"/>
  </w:num>
  <w:num w:numId="23">
    <w:abstractNumId w:val="21"/>
  </w:num>
  <w:num w:numId="24">
    <w:abstractNumId w:val="8"/>
  </w:num>
  <w:num w:numId="25">
    <w:abstractNumId w:val="22"/>
  </w:num>
  <w:num w:numId="26">
    <w:abstractNumId w:val="14"/>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7"/>
  </w:num>
  <w:num w:numId="30">
    <w:abstractNumId w:val="7"/>
  </w:num>
  <w:num w:numId="3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Chaili">
    <w15:presenceInfo w15:providerId="None" w15:userId="Chai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11266"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1063"/>
    <w:rsid w:val="000006E1"/>
    <w:rsid w:val="000007ED"/>
    <w:rsid w:val="00002A37"/>
    <w:rsid w:val="00003883"/>
    <w:rsid w:val="000039F4"/>
    <w:rsid w:val="00003C78"/>
    <w:rsid w:val="00006446"/>
    <w:rsid w:val="00006896"/>
    <w:rsid w:val="00007CDC"/>
    <w:rsid w:val="000118F5"/>
    <w:rsid w:val="00011B28"/>
    <w:rsid w:val="00013029"/>
    <w:rsid w:val="000134A1"/>
    <w:rsid w:val="00013ACF"/>
    <w:rsid w:val="00013E41"/>
    <w:rsid w:val="000151AE"/>
    <w:rsid w:val="00015AB5"/>
    <w:rsid w:val="00015D15"/>
    <w:rsid w:val="00015E3C"/>
    <w:rsid w:val="00016DB3"/>
    <w:rsid w:val="0002161D"/>
    <w:rsid w:val="000217A0"/>
    <w:rsid w:val="00022DDE"/>
    <w:rsid w:val="00023308"/>
    <w:rsid w:val="0002564D"/>
    <w:rsid w:val="00025ECA"/>
    <w:rsid w:val="00027684"/>
    <w:rsid w:val="000306AE"/>
    <w:rsid w:val="000325B8"/>
    <w:rsid w:val="00032AC9"/>
    <w:rsid w:val="00033C08"/>
    <w:rsid w:val="000342F7"/>
    <w:rsid w:val="00034C15"/>
    <w:rsid w:val="00035D7D"/>
    <w:rsid w:val="00036BA1"/>
    <w:rsid w:val="00037966"/>
    <w:rsid w:val="00042001"/>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57B82"/>
    <w:rsid w:val="00060501"/>
    <w:rsid w:val="000616E7"/>
    <w:rsid w:val="00061E9E"/>
    <w:rsid w:val="0006487E"/>
    <w:rsid w:val="00065417"/>
    <w:rsid w:val="00065E1A"/>
    <w:rsid w:val="00073A7A"/>
    <w:rsid w:val="00075A05"/>
    <w:rsid w:val="00077E5F"/>
    <w:rsid w:val="0008036A"/>
    <w:rsid w:val="00081AE6"/>
    <w:rsid w:val="00082802"/>
    <w:rsid w:val="00082A75"/>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3544"/>
    <w:rsid w:val="000E40DF"/>
    <w:rsid w:val="000E52CE"/>
    <w:rsid w:val="000E65E5"/>
    <w:rsid w:val="000E6ECE"/>
    <w:rsid w:val="000E7536"/>
    <w:rsid w:val="000F06D6"/>
    <w:rsid w:val="000F0EB1"/>
    <w:rsid w:val="000F1106"/>
    <w:rsid w:val="000F1543"/>
    <w:rsid w:val="000F3BE9"/>
    <w:rsid w:val="000F3F6C"/>
    <w:rsid w:val="000F4F9E"/>
    <w:rsid w:val="000F53E5"/>
    <w:rsid w:val="000F5687"/>
    <w:rsid w:val="000F6DF3"/>
    <w:rsid w:val="001005FF"/>
    <w:rsid w:val="00100B00"/>
    <w:rsid w:val="00102312"/>
    <w:rsid w:val="00103841"/>
    <w:rsid w:val="00104A02"/>
    <w:rsid w:val="00104AA5"/>
    <w:rsid w:val="00105E96"/>
    <w:rsid w:val="001062FB"/>
    <w:rsid w:val="001063E6"/>
    <w:rsid w:val="00106A47"/>
    <w:rsid w:val="00110FCA"/>
    <w:rsid w:val="0011208B"/>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4314"/>
    <w:rsid w:val="001245AD"/>
    <w:rsid w:val="00125AEE"/>
    <w:rsid w:val="00125C13"/>
    <w:rsid w:val="00126B4A"/>
    <w:rsid w:val="0013028A"/>
    <w:rsid w:val="00132FD0"/>
    <w:rsid w:val="001344C0"/>
    <w:rsid w:val="001346FA"/>
    <w:rsid w:val="00134D51"/>
    <w:rsid w:val="00135252"/>
    <w:rsid w:val="0013556B"/>
    <w:rsid w:val="00136F17"/>
    <w:rsid w:val="00137AB5"/>
    <w:rsid w:val="00137F0B"/>
    <w:rsid w:val="00142AA5"/>
    <w:rsid w:val="001433E0"/>
    <w:rsid w:val="0014605A"/>
    <w:rsid w:val="001467CF"/>
    <w:rsid w:val="00146D02"/>
    <w:rsid w:val="001501D4"/>
    <w:rsid w:val="00151634"/>
    <w:rsid w:val="00151C6F"/>
    <w:rsid w:val="00151E23"/>
    <w:rsid w:val="001526E0"/>
    <w:rsid w:val="00154D00"/>
    <w:rsid w:val="00154E3C"/>
    <w:rsid w:val="001551B5"/>
    <w:rsid w:val="001552D9"/>
    <w:rsid w:val="00155A1B"/>
    <w:rsid w:val="00156C4C"/>
    <w:rsid w:val="00161949"/>
    <w:rsid w:val="00162FE4"/>
    <w:rsid w:val="001630E5"/>
    <w:rsid w:val="001631D3"/>
    <w:rsid w:val="001657E5"/>
    <w:rsid w:val="00165991"/>
    <w:rsid w:val="001659C1"/>
    <w:rsid w:val="0017105C"/>
    <w:rsid w:val="001710F5"/>
    <w:rsid w:val="001727B5"/>
    <w:rsid w:val="0017342D"/>
    <w:rsid w:val="00173483"/>
    <w:rsid w:val="0017350A"/>
    <w:rsid w:val="00173A8E"/>
    <w:rsid w:val="001741A3"/>
    <w:rsid w:val="00177142"/>
    <w:rsid w:val="00177795"/>
    <w:rsid w:val="00177ECF"/>
    <w:rsid w:val="0018143F"/>
    <w:rsid w:val="00181B1E"/>
    <w:rsid w:val="001838EB"/>
    <w:rsid w:val="00185A04"/>
    <w:rsid w:val="00190AC1"/>
    <w:rsid w:val="0019341A"/>
    <w:rsid w:val="00194686"/>
    <w:rsid w:val="00195B99"/>
    <w:rsid w:val="00197AFB"/>
    <w:rsid w:val="00197DF9"/>
    <w:rsid w:val="001A045C"/>
    <w:rsid w:val="001A0501"/>
    <w:rsid w:val="001A09B0"/>
    <w:rsid w:val="001A1987"/>
    <w:rsid w:val="001A2505"/>
    <w:rsid w:val="001A2564"/>
    <w:rsid w:val="001A2852"/>
    <w:rsid w:val="001A3FB7"/>
    <w:rsid w:val="001A6173"/>
    <w:rsid w:val="001A6CBA"/>
    <w:rsid w:val="001B0D97"/>
    <w:rsid w:val="001B264D"/>
    <w:rsid w:val="001B396E"/>
    <w:rsid w:val="001B4F24"/>
    <w:rsid w:val="001B4FE7"/>
    <w:rsid w:val="001B5A5D"/>
    <w:rsid w:val="001B72B3"/>
    <w:rsid w:val="001B7B45"/>
    <w:rsid w:val="001C13BD"/>
    <w:rsid w:val="001C1CE5"/>
    <w:rsid w:val="001C2CE1"/>
    <w:rsid w:val="001C3D2A"/>
    <w:rsid w:val="001C7A37"/>
    <w:rsid w:val="001D05CD"/>
    <w:rsid w:val="001D092D"/>
    <w:rsid w:val="001D0B8E"/>
    <w:rsid w:val="001D2628"/>
    <w:rsid w:val="001D2A95"/>
    <w:rsid w:val="001D2D6E"/>
    <w:rsid w:val="001D37C4"/>
    <w:rsid w:val="001D4779"/>
    <w:rsid w:val="001D48BC"/>
    <w:rsid w:val="001D51BA"/>
    <w:rsid w:val="001D55DB"/>
    <w:rsid w:val="001D5C9C"/>
    <w:rsid w:val="001D5DA4"/>
    <w:rsid w:val="001D6342"/>
    <w:rsid w:val="001D6D53"/>
    <w:rsid w:val="001E136F"/>
    <w:rsid w:val="001E178C"/>
    <w:rsid w:val="001E2872"/>
    <w:rsid w:val="001E2F49"/>
    <w:rsid w:val="001E58E2"/>
    <w:rsid w:val="001E5CD4"/>
    <w:rsid w:val="001E5F81"/>
    <w:rsid w:val="001E6C95"/>
    <w:rsid w:val="001E7AED"/>
    <w:rsid w:val="001F1232"/>
    <w:rsid w:val="001F1695"/>
    <w:rsid w:val="001F1BF5"/>
    <w:rsid w:val="001F2779"/>
    <w:rsid w:val="001F2C5D"/>
    <w:rsid w:val="001F307E"/>
    <w:rsid w:val="001F319A"/>
    <w:rsid w:val="001F3916"/>
    <w:rsid w:val="001F48C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20600"/>
    <w:rsid w:val="00220C63"/>
    <w:rsid w:val="00221801"/>
    <w:rsid w:val="002223A4"/>
    <w:rsid w:val="002224DB"/>
    <w:rsid w:val="00222D3D"/>
    <w:rsid w:val="00222E3E"/>
    <w:rsid w:val="0022353E"/>
    <w:rsid w:val="00223FCB"/>
    <w:rsid w:val="00224C3C"/>
    <w:rsid w:val="002252C3"/>
    <w:rsid w:val="002253AB"/>
    <w:rsid w:val="0022544E"/>
    <w:rsid w:val="00225C54"/>
    <w:rsid w:val="00230765"/>
    <w:rsid w:val="002319E4"/>
    <w:rsid w:val="00232D85"/>
    <w:rsid w:val="00235632"/>
    <w:rsid w:val="00235872"/>
    <w:rsid w:val="002377EC"/>
    <w:rsid w:val="00241559"/>
    <w:rsid w:val="002431B1"/>
    <w:rsid w:val="002435B3"/>
    <w:rsid w:val="00243D14"/>
    <w:rsid w:val="002451C4"/>
    <w:rsid w:val="002458EB"/>
    <w:rsid w:val="00246E44"/>
    <w:rsid w:val="002500C8"/>
    <w:rsid w:val="002518B2"/>
    <w:rsid w:val="0025252D"/>
    <w:rsid w:val="00252EBA"/>
    <w:rsid w:val="002532B1"/>
    <w:rsid w:val="00253AF0"/>
    <w:rsid w:val="002540F4"/>
    <w:rsid w:val="00256492"/>
    <w:rsid w:val="00257543"/>
    <w:rsid w:val="0025797A"/>
    <w:rsid w:val="00261062"/>
    <w:rsid w:val="002617E7"/>
    <w:rsid w:val="002618F2"/>
    <w:rsid w:val="0026254C"/>
    <w:rsid w:val="002641C1"/>
    <w:rsid w:val="00264228"/>
    <w:rsid w:val="00264334"/>
    <w:rsid w:val="0026473E"/>
    <w:rsid w:val="00266214"/>
    <w:rsid w:val="00266497"/>
    <w:rsid w:val="00267C83"/>
    <w:rsid w:val="0027144F"/>
    <w:rsid w:val="00271F3A"/>
    <w:rsid w:val="00272E60"/>
    <w:rsid w:val="00273278"/>
    <w:rsid w:val="002737F4"/>
    <w:rsid w:val="00275DFB"/>
    <w:rsid w:val="00275F1A"/>
    <w:rsid w:val="002776FE"/>
    <w:rsid w:val="002805F5"/>
    <w:rsid w:val="00280751"/>
    <w:rsid w:val="0028280A"/>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530"/>
    <w:rsid w:val="0029777D"/>
    <w:rsid w:val="002A055E"/>
    <w:rsid w:val="002A14F6"/>
    <w:rsid w:val="002A1D4E"/>
    <w:rsid w:val="002A2869"/>
    <w:rsid w:val="002A3352"/>
    <w:rsid w:val="002A5C73"/>
    <w:rsid w:val="002A66D2"/>
    <w:rsid w:val="002A7309"/>
    <w:rsid w:val="002B241D"/>
    <w:rsid w:val="002B24D6"/>
    <w:rsid w:val="002B2504"/>
    <w:rsid w:val="002B2DB8"/>
    <w:rsid w:val="002B2E1C"/>
    <w:rsid w:val="002B37A7"/>
    <w:rsid w:val="002B6E2B"/>
    <w:rsid w:val="002B750B"/>
    <w:rsid w:val="002C280C"/>
    <w:rsid w:val="002C41E6"/>
    <w:rsid w:val="002C5EF7"/>
    <w:rsid w:val="002C6088"/>
    <w:rsid w:val="002C6773"/>
    <w:rsid w:val="002C71CD"/>
    <w:rsid w:val="002C7C99"/>
    <w:rsid w:val="002D071A"/>
    <w:rsid w:val="002D0A6F"/>
    <w:rsid w:val="002D0C4B"/>
    <w:rsid w:val="002D0C7B"/>
    <w:rsid w:val="002D34B2"/>
    <w:rsid w:val="002D47A5"/>
    <w:rsid w:val="002D71DE"/>
    <w:rsid w:val="002D7637"/>
    <w:rsid w:val="002E11A6"/>
    <w:rsid w:val="002E17F2"/>
    <w:rsid w:val="002E3735"/>
    <w:rsid w:val="002E3EA2"/>
    <w:rsid w:val="002E7CAE"/>
    <w:rsid w:val="002F03A3"/>
    <w:rsid w:val="002F2674"/>
    <w:rsid w:val="002F2771"/>
    <w:rsid w:val="002F2D3A"/>
    <w:rsid w:val="002F37A9"/>
    <w:rsid w:val="002F3AFD"/>
    <w:rsid w:val="002F44AC"/>
    <w:rsid w:val="002F4866"/>
    <w:rsid w:val="002F5789"/>
    <w:rsid w:val="002F6C2F"/>
    <w:rsid w:val="003008D3"/>
    <w:rsid w:val="00301BCF"/>
    <w:rsid w:val="00301CE6"/>
    <w:rsid w:val="0030256B"/>
    <w:rsid w:val="00303A56"/>
    <w:rsid w:val="00304596"/>
    <w:rsid w:val="00304FFC"/>
    <w:rsid w:val="0030501F"/>
    <w:rsid w:val="003056E7"/>
    <w:rsid w:val="00307206"/>
    <w:rsid w:val="00307220"/>
    <w:rsid w:val="00307BA1"/>
    <w:rsid w:val="00310268"/>
    <w:rsid w:val="00310A7A"/>
    <w:rsid w:val="00311702"/>
    <w:rsid w:val="00311E82"/>
    <w:rsid w:val="00311EC9"/>
    <w:rsid w:val="00312C72"/>
    <w:rsid w:val="00313806"/>
    <w:rsid w:val="00313FD6"/>
    <w:rsid w:val="003143BD"/>
    <w:rsid w:val="00314C6F"/>
    <w:rsid w:val="00317A53"/>
    <w:rsid w:val="003203ED"/>
    <w:rsid w:val="00321E95"/>
    <w:rsid w:val="00322C9F"/>
    <w:rsid w:val="00324D23"/>
    <w:rsid w:val="00324F58"/>
    <w:rsid w:val="003304CA"/>
    <w:rsid w:val="00331751"/>
    <w:rsid w:val="00332752"/>
    <w:rsid w:val="00334579"/>
    <w:rsid w:val="00335858"/>
    <w:rsid w:val="00336BDA"/>
    <w:rsid w:val="003400C8"/>
    <w:rsid w:val="00340B42"/>
    <w:rsid w:val="003423A6"/>
    <w:rsid w:val="00342BD7"/>
    <w:rsid w:val="00343A07"/>
    <w:rsid w:val="003441BC"/>
    <w:rsid w:val="0034432D"/>
    <w:rsid w:val="00346DB5"/>
    <w:rsid w:val="003477B1"/>
    <w:rsid w:val="00347E4D"/>
    <w:rsid w:val="00350499"/>
    <w:rsid w:val="00350AE0"/>
    <w:rsid w:val="00351110"/>
    <w:rsid w:val="003513CA"/>
    <w:rsid w:val="003518E5"/>
    <w:rsid w:val="00352D06"/>
    <w:rsid w:val="0035491B"/>
    <w:rsid w:val="00355FF7"/>
    <w:rsid w:val="00357380"/>
    <w:rsid w:val="003602D9"/>
    <w:rsid w:val="003604CE"/>
    <w:rsid w:val="00360F65"/>
    <w:rsid w:val="00361724"/>
    <w:rsid w:val="0036343A"/>
    <w:rsid w:val="0036439C"/>
    <w:rsid w:val="00365083"/>
    <w:rsid w:val="00370995"/>
    <w:rsid w:val="00370E47"/>
    <w:rsid w:val="00371118"/>
    <w:rsid w:val="00371751"/>
    <w:rsid w:val="003742AC"/>
    <w:rsid w:val="00377CE1"/>
    <w:rsid w:val="003814F6"/>
    <w:rsid w:val="0038430F"/>
    <w:rsid w:val="00384A79"/>
    <w:rsid w:val="00385A75"/>
    <w:rsid w:val="00385A92"/>
    <w:rsid w:val="00385BF0"/>
    <w:rsid w:val="0038733C"/>
    <w:rsid w:val="003908B9"/>
    <w:rsid w:val="003910E9"/>
    <w:rsid w:val="003912C5"/>
    <w:rsid w:val="003939FF"/>
    <w:rsid w:val="00394496"/>
    <w:rsid w:val="003944CB"/>
    <w:rsid w:val="00394C68"/>
    <w:rsid w:val="00395CB6"/>
    <w:rsid w:val="003A0D9B"/>
    <w:rsid w:val="003A2223"/>
    <w:rsid w:val="003A294A"/>
    <w:rsid w:val="003A2A0F"/>
    <w:rsid w:val="003A38BD"/>
    <w:rsid w:val="003A45A1"/>
    <w:rsid w:val="003A5B0A"/>
    <w:rsid w:val="003A6587"/>
    <w:rsid w:val="003A6BAC"/>
    <w:rsid w:val="003A721A"/>
    <w:rsid w:val="003A7EF3"/>
    <w:rsid w:val="003B159C"/>
    <w:rsid w:val="003B27F5"/>
    <w:rsid w:val="003B369F"/>
    <w:rsid w:val="003B36A3"/>
    <w:rsid w:val="003B3ED3"/>
    <w:rsid w:val="003B460B"/>
    <w:rsid w:val="003B7456"/>
    <w:rsid w:val="003B7FE5"/>
    <w:rsid w:val="003C11C8"/>
    <w:rsid w:val="003C2702"/>
    <w:rsid w:val="003C2AFD"/>
    <w:rsid w:val="003C7806"/>
    <w:rsid w:val="003D109F"/>
    <w:rsid w:val="003D2478"/>
    <w:rsid w:val="003D3014"/>
    <w:rsid w:val="003D3C45"/>
    <w:rsid w:val="003D5B1F"/>
    <w:rsid w:val="003D684E"/>
    <w:rsid w:val="003D72A8"/>
    <w:rsid w:val="003E15FA"/>
    <w:rsid w:val="003E3303"/>
    <w:rsid w:val="003E55E4"/>
    <w:rsid w:val="003E5EB9"/>
    <w:rsid w:val="003E74E3"/>
    <w:rsid w:val="003E7595"/>
    <w:rsid w:val="003F05C7"/>
    <w:rsid w:val="003F06E2"/>
    <w:rsid w:val="003F1228"/>
    <w:rsid w:val="003F2CD4"/>
    <w:rsid w:val="003F2F6E"/>
    <w:rsid w:val="003F5588"/>
    <w:rsid w:val="003F6357"/>
    <w:rsid w:val="003F6BBE"/>
    <w:rsid w:val="003F772D"/>
    <w:rsid w:val="003F77BD"/>
    <w:rsid w:val="003F7A4F"/>
    <w:rsid w:val="003F7B94"/>
    <w:rsid w:val="004000E8"/>
    <w:rsid w:val="004009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3F6"/>
    <w:rsid w:val="00415C6B"/>
    <w:rsid w:val="004162BC"/>
    <w:rsid w:val="004170A7"/>
    <w:rsid w:val="004201BF"/>
    <w:rsid w:val="00421105"/>
    <w:rsid w:val="00422A16"/>
    <w:rsid w:val="004230DF"/>
    <w:rsid w:val="004242F4"/>
    <w:rsid w:val="00427248"/>
    <w:rsid w:val="004275DF"/>
    <w:rsid w:val="00427B11"/>
    <w:rsid w:val="00427B22"/>
    <w:rsid w:val="00430722"/>
    <w:rsid w:val="00430A97"/>
    <w:rsid w:val="00431368"/>
    <w:rsid w:val="0043450D"/>
    <w:rsid w:val="0043487D"/>
    <w:rsid w:val="00434B25"/>
    <w:rsid w:val="00436A59"/>
    <w:rsid w:val="00437447"/>
    <w:rsid w:val="00437693"/>
    <w:rsid w:val="00440166"/>
    <w:rsid w:val="00441A92"/>
    <w:rsid w:val="00442352"/>
    <w:rsid w:val="00443225"/>
    <w:rsid w:val="00443E0E"/>
    <w:rsid w:val="00444F56"/>
    <w:rsid w:val="00446119"/>
    <w:rsid w:val="00446488"/>
    <w:rsid w:val="00447C53"/>
    <w:rsid w:val="00450DFA"/>
    <w:rsid w:val="004517AA"/>
    <w:rsid w:val="00452CAC"/>
    <w:rsid w:val="00454409"/>
    <w:rsid w:val="00456CDD"/>
    <w:rsid w:val="00457565"/>
    <w:rsid w:val="00457B71"/>
    <w:rsid w:val="00457C09"/>
    <w:rsid w:val="00457E85"/>
    <w:rsid w:val="0046259C"/>
    <w:rsid w:val="004669E2"/>
    <w:rsid w:val="004679C1"/>
    <w:rsid w:val="00467FBA"/>
    <w:rsid w:val="00470C31"/>
    <w:rsid w:val="0047201B"/>
    <w:rsid w:val="004727FA"/>
    <w:rsid w:val="004734D0"/>
    <w:rsid w:val="00473510"/>
    <w:rsid w:val="0047374F"/>
    <w:rsid w:val="00473869"/>
    <w:rsid w:val="004741F8"/>
    <w:rsid w:val="0047435A"/>
    <w:rsid w:val="0047556B"/>
    <w:rsid w:val="00477768"/>
    <w:rsid w:val="004822CE"/>
    <w:rsid w:val="00484A8D"/>
    <w:rsid w:val="00484E4A"/>
    <w:rsid w:val="00485682"/>
    <w:rsid w:val="00485A43"/>
    <w:rsid w:val="00486065"/>
    <w:rsid w:val="0048669D"/>
    <w:rsid w:val="004873D9"/>
    <w:rsid w:val="00490D0B"/>
    <w:rsid w:val="0049118B"/>
    <w:rsid w:val="00492BC5"/>
    <w:rsid w:val="00493761"/>
    <w:rsid w:val="00493AB1"/>
    <w:rsid w:val="00494F66"/>
    <w:rsid w:val="004964F1"/>
    <w:rsid w:val="004A09D3"/>
    <w:rsid w:val="004A16BC"/>
    <w:rsid w:val="004A2A65"/>
    <w:rsid w:val="004A2B94"/>
    <w:rsid w:val="004A655D"/>
    <w:rsid w:val="004A661E"/>
    <w:rsid w:val="004A6868"/>
    <w:rsid w:val="004B787B"/>
    <w:rsid w:val="004B7C0C"/>
    <w:rsid w:val="004C01C8"/>
    <w:rsid w:val="004C1338"/>
    <w:rsid w:val="004C2DB9"/>
    <w:rsid w:val="004C3108"/>
    <w:rsid w:val="004C3898"/>
    <w:rsid w:val="004C4042"/>
    <w:rsid w:val="004C5D43"/>
    <w:rsid w:val="004C68E9"/>
    <w:rsid w:val="004D0886"/>
    <w:rsid w:val="004D1B91"/>
    <w:rsid w:val="004D36B1"/>
    <w:rsid w:val="004D431B"/>
    <w:rsid w:val="004D6356"/>
    <w:rsid w:val="004D677E"/>
    <w:rsid w:val="004D6BB1"/>
    <w:rsid w:val="004D7EBD"/>
    <w:rsid w:val="004E15F5"/>
    <w:rsid w:val="004E1829"/>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325"/>
    <w:rsid w:val="004F26BF"/>
    <w:rsid w:val="004F3080"/>
    <w:rsid w:val="004F34B5"/>
    <w:rsid w:val="004F4C3A"/>
    <w:rsid w:val="004F4DA3"/>
    <w:rsid w:val="00500023"/>
    <w:rsid w:val="0050020C"/>
    <w:rsid w:val="00502A0C"/>
    <w:rsid w:val="00503F09"/>
    <w:rsid w:val="00506557"/>
    <w:rsid w:val="0050677A"/>
    <w:rsid w:val="00506E4A"/>
    <w:rsid w:val="00507A57"/>
    <w:rsid w:val="005104B9"/>
    <w:rsid w:val="005108D8"/>
    <w:rsid w:val="005116F9"/>
    <w:rsid w:val="005138AF"/>
    <w:rsid w:val="005143B6"/>
    <w:rsid w:val="00514A3B"/>
    <w:rsid w:val="00515144"/>
    <w:rsid w:val="005153A7"/>
    <w:rsid w:val="0052099E"/>
    <w:rsid w:val="005219CF"/>
    <w:rsid w:val="00521A01"/>
    <w:rsid w:val="00521A8E"/>
    <w:rsid w:val="00522062"/>
    <w:rsid w:val="005222E4"/>
    <w:rsid w:val="005244FF"/>
    <w:rsid w:val="00524813"/>
    <w:rsid w:val="00524AD6"/>
    <w:rsid w:val="00524B5B"/>
    <w:rsid w:val="0052660D"/>
    <w:rsid w:val="00533259"/>
    <w:rsid w:val="005336BB"/>
    <w:rsid w:val="00533DBC"/>
    <w:rsid w:val="00533EA8"/>
    <w:rsid w:val="00534B59"/>
    <w:rsid w:val="00535D3E"/>
    <w:rsid w:val="0053627A"/>
    <w:rsid w:val="00536759"/>
    <w:rsid w:val="00537C62"/>
    <w:rsid w:val="00540D7E"/>
    <w:rsid w:val="00544E2D"/>
    <w:rsid w:val="005455E8"/>
    <w:rsid w:val="00546970"/>
    <w:rsid w:val="00552C30"/>
    <w:rsid w:val="00553B15"/>
    <w:rsid w:val="00554E19"/>
    <w:rsid w:val="0055632C"/>
    <w:rsid w:val="00556337"/>
    <w:rsid w:val="005567D1"/>
    <w:rsid w:val="0056121F"/>
    <w:rsid w:val="00563BF7"/>
    <w:rsid w:val="0056447F"/>
    <w:rsid w:val="00564D1F"/>
    <w:rsid w:val="00566C37"/>
    <w:rsid w:val="00571B00"/>
    <w:rsid w:val="005722BC"/>
    <w:rsid w:val="00572505"/>
    <w:rsid w:val="00574A90"/>
    <w:rsid w:val="005754CA"/>
    <w:rsid w:val="00575EA9"/>
    <w:rsid w:val="00577C78"/>
    <w:rsid w:val="00582809"/>
    <w:rsid w:val="00582C38"/>
    <w:rsid w:val="005843CF"/>
    <w:rsid w:val="0058798C"/>
    <w:rsid w:val="005879EA"/>
    <w:rsid w:val="00587DAF"/>
    <w:rsid w:val="005900FA"/>
    <w:rsid w:val="00592ED8"/>
    <w:rsid w:val="005935A4"/>
    <w:rsid w:val="005948C2"/>
    <w:rsid w:val="005951F0"/>
    <w:rsid w:val="00595DCA"/>
    <w:rsid w:val="00597455"/>
    <w:rsid w:val="0059779B"/>
    <w:rsid w:val="005A1C1C"/>
    <w:rsid w:val="005A209A"/>
    <w:rsid w:val="005A662D"/>
    <w:rsid w:val="005A6953"/>
    <w:rsid w:val="005B1603"/>
    <w:rsid w:val="005B35D7"/>
    <w:rsid w:val="005B392A"/>
    <w:rsid w:val="005B3AA3"/>
    <w:rsid w:val="005B436F"/>
    <w:rsid w:val="005B591A"/>
    <w:rsid w:val="005B64FE"/>
    <w:rsid w:val="005B6E26"/>
    <w:rsid w:val="005B6F83"/>
    <w:rsid w:val="005B7117"/>
    <w:rsid w:val="005C087A"/>
    <w:rsid w:val="005C3462"/>
    <w:rsid w:val="005C3B9A"/>
    <w:rsid w:val="005C5782"/>
    <w:rsid w:val="005C67B7"/>
    <w:rsid w:val="005C6885"/>
    <w:rsid w:val="005C74FB"/>
    <w:rsid w:val="005D14F1"/>
    <w:rsid w:val="005D1602"/>
    <w:rsid w:val="005D3FDD"/>
    <w:rsid w:val="005D4C25"/>
    <w:rsid w:val="005D5136"/>
    <w:rsid w:val="005D7501"/>
    <w:rsid w:val="005D77AF"/>
    <w:rsid w:val="005D7CE7"/>
    <w:rsid w:val="005E03C7"/>
    <w:rsid w:val="005E03CE"/>
    <w:rsid w:val="005E2399"/>
    <w:rsid w:val="005E385F"/>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F11"/>
    <w:rsid w:val="005F70BD"/>
    <w:rsid w:val="00600C29"/>
    <w:rsid w:val="0060283C"/>
    <w:rsid w:val="00602953"/>
    <w:rsid w:val="00603865"/>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4167"/>
    <w:rsid w:val="00614C6D"/>
    <w:rsid w:val="00617022"/>
    <w:rsid w:val="00617D85"/>
    <w:rsid w:val="00620A71"/>
    <w:rsid w:val="00620D80"/>
    <w:rsid w:val="00623262"/>
    <w:rsid w:val="006234A6"/>
    <w:rsid w:val="006243CE"/>
    <w:rsid w:val="00626565"/>
    <w:rsid w:val="00630001"/>
    <w:rsid w:val="00630B40"/>
    <w:rsid w:val="00631092"/>
    <w:rsid w:val="006311B3"/>
    <w:rsid w:val="00631740"/>
    <w:rsid w:val="00631CA0"/>
    <w:rsid w:val="0063284C"/>
    <w:rsid w:val="006328C1"/>
    <w:rsid w:val="0063551D"/>
    <w:rsid w:val="00635D97"/>
    <w:rsid w:val="00636398"/>
    <w:rsid w:val="006367A0"/>
    <w:rsid w:val="006368D3"/>
    <w:rsid w:val="006377EC"/>
    <w:rsid w:val="00641311"/>
    <w:rsid w:val="0064151F"/>
    <w:rsid w:val="00641533"/>
    <w:rsid w:val="0064208D"/>
    <w:rsid w:val="00643475"/>
    <w:rsid w:val="00643854"/>
    <w:rsid w:val="0064396A"/>
    <w:rsid w:val="0064400D"/>
    <w:rsid w:val="0064624E"/>
    <w:rsid w:val="00646360"/>
    <w:rsid w:val="00647016"/>
    <w:rsid w:val="0064701F"/>
    <w:rsid w:val="00647207"/>
    <w:rsid w:val="00647C6B"/>
    <w:rsid w:val="00650214"/>
    <w:rsid w:val="00650AB9"/>
    <w:rsid w:val="00650EF2"/>
    <w:rsid w:val="00651C5B"/>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514A"/>
    <w:rsid w:val="00691054"/>
    <w:rsid w:val="00692A96"/>
    <w:rsid w:val="00695812"/>
    <w:rsid w:val="00695FC2"/>
    <w:rsid w:val="00696949"/>
    <w:rsid w:val="00696F29"/>
    <w:rsid w:val="00697052"/>
    <w:rsid w:val="006A173C"/>
    <w:rsid w:val="006A1F4C"/>
    <w:rsid w:val="006A2A2C"/>
    <w:rsid w:val="006A3CDF"/>
    <w:rsid w:val="006A46FB"/>
    <w:rsid w:val="006A531B"/>
    <w:rsid w:val="006A5E28"/>
    <w:rsid w:val="006A697B"/>
    <w:rsid w:val="006A7972"/>
    <w:rsid w:val="006A7AFF"/>
    <w:rsid w:val="006A7D7C"/>
    <w:rsid w:val="006B0544"/>
    <w:rsid w:val="006B1816"/>
    <w:rsid w:val="006B1F99"/>
    <w:rsid w:val="006B2099"/>
    <w:rsid w:val="006B24E9"/>
    <w:rsid w:val="006B3085"/>
    <w:rsid w:val="006B38B2"/>
    <w:rsid w:val="006B50CF"/>
    <w:rsid w:val="006B618B"/>
    <w:rsid w:val="006B61B1"/>
    <w:rsid w:val="006B70F5"/>
    <w:rsid w:val="006C03B8"/>
    <w:rsid w:val="006C47AF"/>
    <w:rsid w:val="006C57F3"/>
    <w:rsid w:val="006C5868"/>
    <w:rsid w:val="006C5EC9"/>
    <w:rsid w:val="006C6059"/>
    <w:rsid w:val="006C7522"/>
    <w:rsid w:val="006C7A66"/>
    <w:rsid w:val="006C7ACB"/>
    <w:rsid w:val="006D08FA"/>
    <w:rsid w:val="006D1E26"/>
    <w:rsid w:val="006D2575"/>
    <w:rsid w:val="006D27FA"/>
    <w:rsid w:val="006D2916"/>
    <w:rsid w:val="006D4BBC"/>
    <w:rsid w:val="006D58F6"/>
    <w:rsid w:val="006D6D05"/>
    <w:rsid w:val="006D6F08"/>
    <w:rsid w:val="006D7258"/>
    <w:rsid w:val="006D75FF"/>
    <w:rsid w:val="006E062C"/>
    <w:rsid w:val="006E0CF5"/>
    <w:rsid w:val="006E1A40"/>
    <w:rsid w:val="006E28B7"/>
    <w:rsid w:val="006E3310"/>
    <w:rsid w:val="006E33A2"/>
    <w:rsid w:val="006E3CEE"/>
    <w:rsid w:val="006E4E39"/>
    <w:rsid w:val="006E565E"/>
    <w:rsid w:val="006E570A"/>
    <w:rsid w:val="006E65BC"/>
    <w:rsid w:val="006E673D"/>
    <w:rsid w:val="006E691A"/>
    <w:rsid w:val="006E733E"/>
    <w:rsid w:val="006E7D3B"/>
    <w:rsid w:val="006E7FDC"/>
    <w:rsid w:val="006F0DC3"/>
    <w:rsid w:val="006F1B70"/>
    <w:rsid w:val="006F2EF4"/>
    <w:rsid w:val="006F341D"/>
    <w:rsid w:val="006F3CDE"/>
    <w:rsid w:val="006F58D4"/>
    <w:rsid w:val="006F651B"/>
    <w:rsid w:val="006F7D70"/>
    <w:rsid w:val="007002C4"/>
    <w:rsid w:val="00700965"/>
    <w:rsid w:val="00700EF5"/>
    <w:rsid w:val="00701692"/>
    <w:rsid w:val="0070346E"/>
    <w:rsid w:val="0070372B"/>
    <w:rsid w:val="00704071"/>
    <w:rsid w:val="00704EDB"/>
    <w:rsid w:val="00706101"/>
    <w:rsid w:val="00707072"/>
    <w:rsid w:val="00707AA1"/>
    <w:rsid w:val="00707D61"/>
    <w:rsid w:val="00711318"/>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E58"/>
    <w:rsid w:val="007413E9"/>
    <w:rsid w:val="0074181C"/>
    <w:rsid w:val="007429D4"/>
    <w:rsid w:val="0074337C"/>
    <w:rsid w:val="00743B6A"/>
    <w:rsid w:val="007441EE"/>
    <w:rsid w:val="007445A0"/>
    <w:rsid w:val="0074524B"/>
    <w:rsid w:val="0074730D"/>
    <w:rsid w:val="00747D8B"/>
    <w:rsid w:val="0075059E"/>
    <w:rsid w:val="00750CE2"/>
    <w:rsid w:val="00751228"/>
    <w:rsid w:val="00754C22"/>
    <w:rsid w:val="00755E0B"/>
    <w:rsid w:val="0075701A"/>
    <w:rsid w:val="007571E1"/>
    <w:rsid w:val="00757BDE"/>
    <w:rsid w:val="00760487"/>
    <w:rsid w:val="007604B2"/>
    <w:rsid w:val="00763A06"/>
    <w:rsid w:val="00765281"/>
    <w:rsid w:val="00765885"/>
    <w:rsid w:val="00766BAD"/>
    <w:rsid w:val="00770303"/>
    <w:rsid w:val="00770622"/>
    <w:rsid w:val="007706AD"/>
    <w:rsid w:val="00770D23"/>
    <w:rsid w:val="00771353"/>
    <w:rsid w:val="00772E38"/>
    <w:rsid w:val="00772F59"/>
    <w:rsid w:val="007730BD"/>
    <w:rsid w:val="007738D0"/>
    <w:rsid w:val="007743B3"/>
    <w:rsid w:val="007755F2"/>
    <w:rsid w:val="00776074"/>
    <w:rsid w:val="00776971"/>
    <w:rsid w:val="00781690"/>
    <w:rsid w:val="0078177E"/>
    <w:rsid w:val="00781931"/>
    <w:rsid w:val="00782977"/>
    <w:rsid w:val="0078304C"/>
    <w:rsid w:val="00783673"/>
    <w:rsid w:val="00783762"/>
    <w:rsid w:val="00785490"/>
    <w:rsid w:val="007870C4"/>
    <w:rsid w:val="00791552"/>
    <w:rsid w:val="0079204F"/>
    <w:rsid w:val="007925EA"/>
    <w:rsid w:val="00793CD8"/>
    <w:rsid w:val="007941E9"/>
    <w:rsid w:val="0079421B"/>
    <w:rsid w:val="00794BD1"/>
    <w:rsid w:val="00795C92"/>
    <w:rsid w:val="00796231"/>
    <w:rsid w:val="007977AB"/>
    <w:rsid w:val="007A1394"/>
    <w:rsid w:val="007A1CB3"/>
    <w:rsid w:val="007A2904"/>
    <w:rsid w:val="007A306F"/>
    <w:rsid w:val="007A31D8"/>
    <w:rsid w:val="007A3233"/>
    <w:rsid w:val="007A43A6"/>
    <w:rsid w:val="007A58A6"/>
    <w:rsid w:val="007A7A10"/>
    <w:rsid w:val="007B1AA8"/>
    <w:rsid w:val="007B3D2D"/>
    <w:rsid w:val="007B50AE"/>
    <w:rsid w:val="007B51DF"/>
    <w:rsid w:val="007B55B3"/>
    <w:rsid w:val="007B73FE"/>
    <w:rsid w:val="007B74EF"/>
    <w:rsid w:val="007C01E4"/>
    <w:rsid w:val="007C03A8"/>
    <w:rsid w:val="007C05DD"/>
    <w:rsid w:val="007C090F"/>
    <w:rsid w:val="007C3D18"/>
    <w:rsid w:val="007C60BF"/>
    <w:rsid w:val="007C6473"/>
    <w:rsid w:val="007C6A07"/>
    <w:rsid w:val="007C75A1"/>
    <w:rsid w:val="007C77A5"/>
    <w:rsid w:val="007D0478"/>
    <w:rsid w:val="007D04E5"/>
    <w:rsid w:val="007D0A6F"/>
    <w:rsid w:val="007D5901"/>
    <w:rsid w:val="007D7526"/>
    <w:rsid w:val="007D7C70"/>
    <w:rsid w:val="007E0764"/>
    <w:rsid w:val="007E2BBD"/>
    <w:rsid w:val="007E38A3"/>
    <w:rsid w:val="007E3A45"/>
    <w:rsid w:val="007E3D22"/>
    <w:rsid w:val="007E4610"/>
    <w:rsid w:val="007E4715"/>
    <w:rsid w:val="007E505B"/>
    <w:rsid w:val="007E7091"/>
    <w:rsid w:val="007E7A82"/>
    <w:rsid w:val="007F376F"/>
    <w:rsid w:val="007F4C93"/>
    <w:rsid w:val="007F4F62"/>
    <w:rsid w:val="008005B1"/>
    <w:rsid w:val="008020F8"/>
    <w:rsid w:val="00803FAE"/>
    <w:rsid w:val="0080605F"/>
    <w:rsid w:val="0080628D"/>
    <w:rsid w:val="008070A2"/>
    <w:rsid w:val="00807786"/>
    <w:rsid w:val="00811FCB"/>
    <w:rsid w:val="00815652"/>
    <w:rsid w:val="008158D6"/>
    <w:rsid w:val="008160A3"/>
    <w:rsid w:val="0081672D"/>
    <w:rsid w:val="00817196"/>
    <w:rsid w:val="00817C14"/>
    <w:rsid w:val="00822040"/>
    <w:rsid w:val="008231E6"/>
    <w:rsid w:val="00823527"/>
    <w:rsid w:val="008235DB"/>
    <w:rsid w:val="0082383F"/>
    <w:rsid w:val="00824AB4"/>
    <w:rsid w:val="00824E48"/>
    <w:rsid w:val="00825C42"/>
    <w:rsid w:val="00825D25"/>
    <w:rsid w:val="00825E28"/>
    <w:rsid w:val="00827140"/>
    <w:rsid w:val="00827D6F"/>
    <w:rsid w:val="00827E7A"/>
    <w:rsid w:val="008317AC"/>
    <w:rsid w:val="00834B41"/>
    <w:rsid w:val="00834BC9"/>
    <w:rsid w:val="00836426"/>
    <w:rsid w:val="00836E13"/>
    <w:rsid w:val="008376AC"/>
    <w:rsid w:val="0084192A"/>
    <w:rsid w:val="008444E8"/>
    <w:rsid w:val="00844E80"/>
    <w:rsid w:val="00845BBE"/>
    <w:rsid w:val="00846BE3"/>
    <w:rsid w:val="00846FE7"/>
    <w:rsid w:val="00851391"/>
    <w:rsid w:val="008524C0"/>
    <w:rsid w:val="00852F1B"/>
    <w:rsid w:val="00853538"/>
    <w:rsid w:val="00853AEF"/>
    <w:rsid w:val="00854F97"/>
    <w:rsid w:val="00855D6B"/>
    <w:rsid w:val="00856911"/>
    <w:rsid w:val="00856CF4"/>
    <w:rsid w:val="008677FD"/>
    <w:rsid w:val="00867EF2"/>
    <w:rsid w:val="00870097"/>
    <w:rsid w:val="008706D4"/>
    <w:rsid w:val="00870F8A"/>
    <w:rsid w:val="008715A3"/>
    <w:rsid w:val="008719A4"/>
    <w:rsid w:val="00871D03"/>
    <w:rsid w:val="00871D23"/>
    <w:rsid w:val="00871DE8"/>
    <w:rsid w:val="0087241A"/>
    <w:rsid w:val="00874312"/>
    <w:rsid w:val="0087437C"/>
    <w:rsid w:val="0087452A"/>
    <w:rsid w:val="00875C95"/>
    <w:rsid w:val="00875CD7"/>
    <w:rsid w:val="00876B4D"/>
    <w:rsid w:val="00877F18"/>
    <w:rsid w:val="00880918"/>
    <w:rsid w:val="0088207A"/>
    <w:rsid w:val="008852FD"/>
    <w:rsid w:val="0088638D"/>
    <w:rsid w:val="00887B9C"/>
    <w:rsid w:val="00890CC1"/>
    <w:rsid w:val="008915EB"/>
    <w:rsid w:val="00892604"/>
    <w:rsid w:val="00894048"/>
    <w:rsid w:val="00894A88"/>
    <w:rsid w:val="00895386"/>
    <w:rsid w:val="008963EF"/>
    <w:rsid w:val="008A0CFE"/>
    <w:rsid w:val="008A198A"/>
    <w:rsid w:val="008A21FF"/>
    <w:rsid w:val="008A2342"/>
    <w:rsid w:val="008A2CE2"/>
    <w:rsid w:val="008A30AC"/>
    <w:rsid w:val="008A3AFC"/>
    <w:rsid w:val="008A44B8"/>
    <w:rsid w:val="008A51A8"/>
    <w:rsid w:val="008A54C7"/>
    <w:rsid w:val="008A54F8"/>
    <w:rsid w:val="008A6301"/>
    <w:rsid w:val="008A77D8"/>
    <w:rsid w:val="008B0483"/>
    <w:rsid w:val="008B1046"/>
    <w:rsid w:val="008B120C"/>
    <w:rsid w:val="008B19F0"/>
    <w:rsid w:val="008B47BB"/>
    <w:rsid w:val="008B4A74"/>
    <w:rsid w:val="008B51A0"/>
    <w:rsid w:val="008B592A"/>
    <w:rsid w:val="008B62C2"/>
    <w:rsid w:val="008B67BD"/>
    <w:rsid w:val="008B6C2D"/>
    <w:rsid w:val="008B7B5C"/>
    <w:rsid w:val="008C0C99"/>
    <w:rsid w:val="008C0E4C"/>
    <w:rsid w:val="008C2017"/>
    <w:rsid w:val="008C248B"/>
    <w:rsid w:val="008C3D70"/>
    <w:rsid w:val="008C3DAA"/>
    <w:rsid w:val="008C4958"/>
    <w:rsid w:val="008C4BAA"/>
    <w:rsid w:val="008C596B"/>
    <w:rsid w:val="008C6AE8"/>
    <w:rsid w:val="008C6FAB"/>
    <w:rsid w:val="008C7573"/>
    <w:rsid w:val="008D12A8"/>
    <w:rsid w:val="008D1656"/>
    <w:rsid w:val="008D2FDD"/>
    <w:rsid w:val="008D34F1"/>
    <w:rsid w:val="008D3592"/>
    <w:rsid w:val="008D39D8"/>
    <w:rsid w:val="008D476E"/>
    <w:rsid w:val="008D6D1A"/>
    <w:rsid w:val="008E060E"/>
    <w:rsid w:val="008E065E"/>
    <w:rsid w:val="008E0927"/>
    <w:rsid w:val="008E16B2"/>
    <w:rsid w:val="008E1909"/>
    <w:rsid w:val="008E2F69"/>
    <w:rsid w:val="008E4734"/>
    <w:rsid w:val="008E4CF6"/>
    <w:rsid w:val="008E72DB"/>
    <w:rsid w:val="008F0102"/>
    <w:rsid w:val="008F1EAB"/>
    <w:rsid w:val="008F33DC"/>
    <w:rsid w:val="008F477F"/>
    <w:rsid w:val="008F4DA9"/>
    <w:rsid w:val="008F5CC1"/>
    <w:rsid w:val="008F74FD"/>
    <w:rsid w:val="0090013D"/>
    <w:rsid w:val="00901262"/>
    <w:rsid w:val="009016FF"/>
    <w:rsid w:val="00902350"/>
    <w:rsid w:val="0090336B"/>
    <w:rsid w:val="0090375D"/>
    <w:rsid w:val="00903C53"/>
    <w:rsid w:val="009051E2"/>
    <w:rsid w:val="009053AA"/>
    <w:rsid w:val="00906939"/>
    <w:rsid w:val="009071BF"/>
    <w:rsid w:val="00910970"/>
    <w:rsid w:val="00910B7D"/>
    <w:rsid w:val="00910D0E"/>
    <w:rsid w:val="00911B46"/>
    <w:rsid w:val="00911DFB"/>
    <w:rsid w:val="009139D9"/>
    <w:rsid w:val="00913B71"/>
    <w:rsid w:val="00914AD8"/>
    <w:rsid w:val="00914DB8"/>
    <w:rsid w:val="009150C1"/>
    <w:rsid w:val="00916079"/>
    <w:rsid w:val="0091630A"/>
    <w:rsid w:val="009178DC"/>
    <w:rsid w:val="00917A51"/>
    <w:rsid w:val="00917CE9"/>
    <w:rsid w:val="0092028F"/>
    <w:rsid w:val="00920BF2"/>
    <w:rsid w:val="00921B23"/>
    <w:rsid w:val="00922010"/>
    <w:rsid w:val="0092230A"/>
    <w:rsid w:val="009233C5"/>
    <w:rsid w:val="00923950"/>
    <w:rsid w:val="00924106"/>
    <w:rsid w:val="00925316"/>
    <w:rsid w:val="0092730E"/>
    <w:rsid w:val="00927C57"/>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0"/>
    <w:rsid w:val="00950DE7"/>
    <w:rsid w:val="00950E93"/>
    <w:rsid w:val="00952474"/>
    <w:rsid w:val="0095314B"/>
    <w:rsid w:val="00953920"/>
    <w:rsid w:val="00953D47"/>
    <w:rsid w:val="0095681E"/>
    <w:rsid w:val="009572D4"/>
    <w:rsid w:val="00957D07"/>
    <w:rsid w:val="00961285"/>
    <w:rsid w:val="00961746"/>
    <w:rsid w:val="00961921"/>
    <w:rsid w:val="00961B7A"/>
    <w:rsid w:val="00961FC8"/>
    <w:rsid w:val="00963380"/>
    <w:rsid w:val="00963B0A"/>
    <w:rsid w:val="0096430A"/>
    <w:rsid w:val="00964895"/>
    <w:rsid w:val="00964B2C"/>
    <w:rsid w:val="0096554B"/>
    <w:rsid w:val="0096584A"/>
    <w:rsid w:val="0096787C"/>
    <w:rsid w:val="00971F08"/>
    <w:rsid w:val="0097304C"/>
    <w:rsid w:val="009737F6"/>
    <w:rsid w:val="0097603D"/>
    <w:rsid w:val="00976137"/>
    <w:rsid w:val="00976949"/>
    <w:rsid w:val="0097748F"/>
    <w:rsid w:val="00980477"/>
    <w:rsid w:val="009810F3"/>
    <w:rsid w:val="0098320A"/>
    <w:rsid w:val="00985253"/>
    <w:rsid w:val="009853B3"/>
    <w:rsid w:val="00986442"/>
    <w:rsid w:val="00990630"/>
    <w:rsid w:val="00991761"/>
    <w:rsid w:val="00991785"/>
    <w:rsid w:val="009918A6"/>
    <w:rsid w:val="00991CD3"/>
    <w:rsid w:val="00994DCA"/>
    <w:rsid w:val="009960EC"/>
    <w:rsid w:val="00996791"/>
    <w:rsid w:val="00996DDC"/>
    <w:rsid w:val="009970DD"/>
    <w:rsid w:val="009A0087"/>
    <w:rsid w:val="009A0FBA"/>
    <w:rsid w:val="009A15CA"/>
    <w:rsid w:val="009A1601"/>
    <w:rsid w:val="009A462D"/>
    <w:rsid w:val="009A5CBA"/>
    <w:rsid w:val="009B09FA"/>
    <w:rsid w:val="009B1F30"/>
    <w:rsid w:val="009B32D3"/>
    <w:rsid w:val="009B3AC2"/>
    <w:rsid w:val="009B4DF4"/>
    <w:rsid w:val="009B4EA5"/>
    <w:rsid w:val="009B4F07"/>
    <w:rsid w:val="009B564E"/>
    <w:rsid w:val="009B7D0C"/>
    <w:rsid w:val="009B7E87"/>
    <w:rsid w:val="009C279B"/>
    <w:rsid w:val="009C325D"/>
    <w:rsid w:val="009C403E"/>
    <w:rsid w:val="009C4B03"/>
    <w:rsid w:val="009C5BF3"/>
    <w:rsid w:val="009C7133"/>
    <w:rsid w:val="009C7278"/>
    <w:rsid w:val="009C7E7B"/>
    <w:rsid w:val="009D05F4"/>
    <w:rsid w:val="009D35DF"/>
    <w:rsid w:val="009D416F"/>
    <w:rsid w:val="009D4221"/>
    <w:rsid w:val="009D4D0A"/>
    <w:rsid w:val="009D4FF0"/>
    <w:rsid w:val="009D6128"/>
    <w:rsid w:val="009D650E"/>
    <w:rsid w:val="009D69B0"/>
    <w:rsid w:val="009D6AC5"/>
    <w:rsid w:val="009D703C"/>
    <w:rsid w:val="009D718F"/>
    <w:rsid w:val="009D7379"/>
    <w:rsid w:val="009E068F"/>
    <w:rsid w:val="009E0968"/>
    <w:rsid w:val="009E14E0"/>
    <w:rsid w:val="009E35DB"/>
    <w:rsid w:val="009E3C41"/>
    <w:rsid w:val="009E47A3"/>
    <w:rsid w:val="009E7D1B"/>
    <w:rsid w:val="009F08F3"/>
    <w:rsid w:val="009F1F2C"/>
    <w:rsid w:val="009F30D1"/>
    <w:rsid w:val="009F344F"/>
    <w:rsid w:val="009F52A0"/>
    <w:rsid w:val="009F7FE2"/>
    <w:rsid w:val="00A01152"/>
    <w:rsid w:val="00A015BC"/>
    <w:rsid w:val="00A048A8"/>
    <w:rsid w:val="00A04F49"/>
    <w:rsid w:val="00A06A38"/>
    <w:rsid w:val="00A07561"/>
    <w:rsid w:val="00A07C54"/>
    <w:rsid w:val="00A1117D"/>
    <w:rsid w:val="00A111A8"/>
    <w:rsid w:val="00A1143E"/>
    <w:rsid w:val="00A1272E"/>
    <w:rsid w:val="00A13E54"/>
    <w:rsid w:val="00A14D83"/>
    <w:rsid w:val="00A1507B"/>
    <w:rsid w:val="00A15566"/>
    <w:rsid w:val="00A17F63"/>
    <w:rsid w:val="00A2052C"/>
    <w:rsid w:val="00A2193B"/>
    <w:rsid w:val="00A2351A"/>
    <w:rsid w:val="00A250E4"/>
    <w:rsid w:val="00A2525A"/>
    <w:rsid w:val="00A25E7D"/>
    <w:rsid w:val="00A264A9"/>
    <w:rsid w:val="00A26F9B"/>
    <w:rsid w:val="00A27785"/>
    <w:rsid w:val="00A30187"/>
    <w:rsid w:val="00A30B3C"/>
    <w:rsid w:val="00A3168E"/>
    <w:rsid w:val="00A3448A"/>
    <w:rsid w:val="00A35375"/>
    <w:rsid w:val="00A36297"/>
    <w:rsid w:val="00A3655E"/>
    <w:rsid w:val="00A4125A"/>
    <w:rsid w:val="00A4154F"/>
    <w:rsid w:val="00A41E2B"/>
    <w:rsid w:val="00A43431"/>
    <w:rsid w:val="00A438C2"/>
    <w:rsid w:val="00A45090"/>
    <w:rsid w:val="00A45347"/>
    <w:rsid w:val="00A458AA"/>
    <w:rsid w:val="00A45935"/>
    <w:rsid w:val="00A45B74"/>
    <w:rsid w:val="00A46284"/>
    <w:rsid w:val="00A47508"/>
    <w:rsid w:val="00A5050B"/>
    <w:rsid w:val="00A50ABB"/>
    <w:rsid w:val="00A50CF3"/>
    <w:rsid w:val="00A519F1"/>
    <w:rsid w:val="00A52E1D"/>
    <w:rsid w:val="00A53D86"/>
    <w:rsid w:val="00A56AB4"/>
    <w:rsid w:val="00A57B0C"/>
    <w:rsid w:val="00A60788"/>
    <w:rsid w:val="00A60B44"/>
    <w:rsid w:val="00A60EFD"/>
    <w:rsid w:val="00A61499"/>
    <w:rsid w:val="00A61E3E"/>
    <w:rsid w:val="00A62A77"/>
    <w:rsid w:val="00A63483"/>
    <w:rsid w:val="00A63B02"/>
    <w:rsid w:val="00A642F6"/>
    <w:rsid w:val="00A646C4"/>
    <w:rsid w:val="00A657D7"/>
    <w:rsid w:val="00A660AC"/>
    <w:rsid w:val="00A66F55"/>
    <w:rsid w:val="00A678CF"/>
    <w:rsid w:val="00A67E6C"/>
    <w:rsid w:val="00A71701"/>
    <w:rsid w:val="00A71B99"/>
    <w:rsid w:val="00A7351D"/>
    <w:rsid w:val="00A739D0"/>
    <w:rsid w:val="00A761D4"/>
    <w:rsid w:val="00A76754"/>
    <w:rsid w:val="00A77EC4"/>
    <w:rsid w:val="00A814F0"/>
    <w:rsid w:val="00A82EB9"/>
    <w:rsid w:val="00A838D9"/>
    <w:rsid w:val="00A8799A"/>
    <w:rsid w:val="00A9241C"/>
    <w:rsid w:val="00A92879"/>
    <w:rsid w:val="00A9442A"/>
    <w:rsid w:val="00A9540C"/>
    <w:rsid w:val="00A97FF6"/>
    <w:rsid w:val="00AA016F"/>
    <w:rsid w:val="00AA02A6"/>
    <w:rsid w:val="00AA0488"/>
    <w:rsid w:val="00AA1B70"/>
    <w:rsid w:val="00AA1ED6"/>
    <w:rsid w:val="00AA4F31"/>
    <w:rsid w:val="00AA51D6"/>
    <w:rsid w:val="00AA5701"/>
    <w:rsid w:val="00AB0BC8"/>
    <w:rsid w:val="00AB0BEE"/>
    <w:rsid w:val="00AB11CA"/>
    <w:rsid w:val="00AB14D9"/>
    <w:rsid w:val="00AB2797"/>
    <w:rsid w:val="00AB2BC9"/>
    <w:rsid w:val="00AB2BF6"/>
    <w:rsid w:val="00AB3967"/>
    <w:rsid w:val="00AB3C21"/>
    <w:rsid w:val="00AB48B4"/>
    <w:rsid w:val="00AB4AB8"/>
    <w:rsid w:val="00AB655E"/>
    <w:rsid w:val="00AB7C0B"/>
    <w:rsid w:val="00AC007F"/>
    <w:rsid w:val="00AC1772"/>
    <w:rsid w:val="00AC2ECD"/>
    <w:rsid w:val="00AC2F6B"/>
    <w:rsid w:val="00AC3119"/>
    <w:rsid w:val="00AC37BF"/>
    <w:rsid w:val="00AC49FB"/>
    <w:rsid w:val="00AC58C9"/>
    <w:rsid w:val="00AC599C"/>
    <w:rsid w:val="00AC5A10"/>
    <w:rsid w:val="00AC6043"/>
    <w:rsid w:val="00AD0AA3"/>
    <w:rsid w:val="00AD1063"/>
    <w:rsid w:val="00AD30CA"/>
    <w:rsid w:val="00AD3A0B"/>
    <w:rsid w:val="00AD3F94"/>
    <w:rsid w:val="00AD4A5A"/>
    <w:rsid w:val="00AE0074"/>
    <w:rsid w:val="00AE0608"/>
    <w:rsid w:val="00AE0C36"/>
    <w:rsid w:val="00AE0F75"/>
    <w:rsid w:val="00AE1926"/>
    <w:rsid w:val="00AE27AC"/>
    <w:rsid w:val="00AE2A30"/>
    <w:rsid w:val="00AE2B70"/>
    <w:rsid w:val="00AE2D72"/>
    <w:rsid w:val="00AE3743"/>
    <w:rsid w:val="00AE3E65"/>
    <w:rsid w:val="00AE40E0"/>
    <w:rsid w:val="00AE47EF"/>
    <w:rsid w:val="00AE4DBA"/>
    <w:rsid w:val="00AE4F07"/>
    <w:rsid w:val="00AF1C5D"/>
    <w:rsid w:val="00AF42D7"/>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37FA"/>
    <w:rsid w:val="00B157F9"/>
    <w:rsid w:val="00B20256"/>
    <w:rsid w:val="00B20D09"/>
    <w:rsid w:val="00B2763F"/>
    <w:rsid w:val="00B27AAC"/>
    <w:rsid w:val="00B30929"/>
    <w:rsid w:val="00B32311"/>
    <w:rsid w:val="00B33ACB"/>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6175"/>
    <w:rsid w:val="00B4671C"/>
    <w:rsid w:val="00B47A3A"/>
    <w:rsid w:val="00B47B26"/>
    <w:rsid w:val="00B47FE5"/>
    <w:rsid w:val="00B500A1"/>
    <w:rsid w:val="00B50C00"/>
    <w:rsid w:val="00B51299"/>
    <w:rsid w:val="00B5146A"/>
    <w:rsid w:val="00B55B9D"/>
    <w:rsid w:val="00B60042"/>
    <w:rsid w:val="00B604CF"/>
    <w:rsid w:val="00B60FC8"/>
    <w:rsid w:val="00B61365"/>
    <w:rsid w:val="00B6188F"/>
    <w:rsid w:val="00B640CF"/>
    <w:rsid w:val="00B64816"/>
    <w:rsid w:val="00B65A95"/>
    <w:rsid w:val="00B65D8D"/>
    <w:rsid w:val="00B664C7"/>
    <w:rsid w:val="00B66AEE"/>
    <w:rsid w:val="00B703AC"/>
    <w:rsid w:val="00B7092C"/>
    <w:rsid w:val="00B71F0A"/>
    <w:rsid w:val="00B739F6"/>
    <w:rsid w:val="00B73F28"/>
    <w:rsid w:val="00B74664"/>
    <w:rsid w:val="00B776A4"/>
    <w:rsid w:val="00B8003E"/>
    <w:rsid w:val="00B8179A"/>
    <w:rsid w:val="00B81A6C"/>
    <w:rsid w:val="00B82BD9"/>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075B"/>
    <w:rsid w:val="00BA11FE"/>
    <w:rsid w:val="00BA151C"/>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4F8B"/>
    <w:rsid w:val="00BB51E9"/>
    <w:rsid w:val="00BC0FDC"/>
    <w:rsid w:val="00BC201C"/>
    <w:rsid w:val="00BC2912"/>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234"/>
    <w:rsid w:val="00BE2020"/>
    <w:rsid w:val="00BE2FA6"/>
    <w:rsid w:val="00BE333F"/>
    <w:rsid w:val="00BE7406"/>
    <w:rsid w:val="00BE7603"/>
    <w:rsid w:val="00BF1662"/>
    <w:rsid w:val="00BF3279"/>
    <w:rsid w:val="00BF35C9"/>
    <w:rsid w:val="00BF3B64"/>
    <w:rsid w:val="00BF3EA7"/>
    <w:rsid w:val="00BF430D"/>
    <w:rsid w:val="00BF5190"/>
    <w:rsid w:val="00BF610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3C8"/>
    <w:rsid w:val="00C06F35"/>
    <w:rsid w:val="00C07377"/>
    <w:rsid w:val="00C10478"/>
    <w:rsid w:val="00C11DE6"/>
    <w:rsid w:val="00C12107"/>
    <w:rsid w:val="00C14227"/>
    <w:rsid w:val="00C14D4B"/>
    <w:rsid w:val="00C154BB"/>
    <w:rsid w:val="00C15705"/>
    <w:rsid w:val="00C17B95"/>
    <w:rsid w:val="00C2084C"/>
    <w:rsid w:val="00C20D20"/>
    <w:rsid w:val="00C22A9F"/>
    <w:rsid w:val="00C22D8B"/>
    <w:rsid w:val="00C23FB1"/>
    <w:rsid w:val="00C24345"/>
    <w:rsid w:val="00C2555D"/>
    <w:rsid w:val="00C277EB"/>
    <w:rsid w:val="00C279B5"/>
    <w:rsid w:val="00C27C45"/>
    <w:rsid w:val="00C34568"/>
    <w:rsid w:val="00C35AF1"/>
    <w:rsid w:val="00C3719D"/>
    <w:rsid w:val="00C40F27"/>
    <w:rsid w:val="00C4215B"/>
    <w:rsid w:val="00C4320B"/>
    <w:rsid w:val="00C43463"/>
    <w:rsid w:val="00C45322"/>
    <w:rsid w:val="00C45631"/>
    <w:rsid w:val="00C470C4"/>
    <w:rsid w:val="00C471E3"/>
    <w:rsid w:val="00C474EE"/>
    <w:rsid w:val="00C512B0"/>
    <w:rsid w:val="00C52FDA"/>
    <w:rsid w:val="00C531B3"/>
    <w:rsid w:val="00C54995"/>
    <w:rsid w:val="00C54D41"/>
    <w:rsid w:val="00C55567"/>
    <w:rsid w:val="00C555D6"/>
    <w:rsid w:val="00C56C85"/>
    <w:rsid w:val="00C60783"/>
    <w:rsid w:val="00C620BC"/>
    <w:rsid w:val="00C622D9"/>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F38"/>
    <w:rsid w:val="00C81568"/>
    <w:rsid w:val="00C82E3B"/>
    <w:rsid w:val="00C84CFD"/>
    <w:rsid w:val="00C85CAD"/>
    <w:rsid w:val="00C85E4C"/>
    <w:rsid w:val="00C864FE"/>
    <w:rsid w:val="00C8740E"/>
    <w:rsid w:val="00C9027A"/>
    <w:rsid w:val="00C9068E"/>
    <w:rsid w:val="00C93C4B"/>
    <w:rsid w:val="00C93CE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100"/>
    <w:rsid w:val="00CC4527"/>
    <w:rsid w:val="00CC4974"/>
    <w:rsid w:val="00CC633B"/>
    <w:rsid w:val="00CC6611"/>
    <w:rsid w:val="00CC7B45"/>
    <w:rsid w:val="00CD1188"/>
    <w:rsid w:val="00CD12CF"/>
    <w:rsid w:val="00CD2ED1"/>
    <w:rsid w:val="00CD337B"/>
    <w:rsid w:val="00CD39A2"/>
    <w:rsid w:val="00CD39A8"/>
    <w:rsid w:val="00CD3B5C"/>
    <w:rsid w:val="00CD3FD4"/>
    <w:rsid w:val="00CD5DD9"/>
    <w:rsid w:val="00CE0062"/>
    <w:rsid w:val="00CE0424"/>
    <w:rsid w:val="00CE0D18"/>
    <w:rsid w:val="00CE247F"/>
    <w:rsid w:val="00CE5177"/>
    <w:rsid w:val="00CE569D"/>
    <w:rsid w:val="00CE58E2"/>
    <w:rsid w:val="00CE7561"/>
    <w:rsid w:val="00CE7DDD"/>
    <w:rsid w:val="00CF04EC"/>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07EC"/>
    <w:rsid w:val="00D115C3"/>
    <w:rsid w:val="00D11897"/>
    <w:rsid w:val="00D13135"/>
    <w:rsid w:val="00D13E4E"/>
    <w:rsid w:val="00D164F1"/>
    <w:rsid w:val="00D22D7E"/>
    <w:rsid w:val="00D239A7"/>
    <w:rsid w:val="00D23F47"/>
    <w:rsid w:val="00D26AE7"/>
    <w:rsid w:val="00D270BE"/>
    <w:rsid w:val="00D323F0"/>
    <w:rsid w:val="00D32B46"/>
    <w:rsid w:val="00D343AD"/>
    <w:rsid w:val="00D36E71"/>
    <w:rsid w:val="00D3766B"/>
    <w:rsid w:val="00D37D87"/>
    <w:rsid w:val="00D37DA6"/>
    <w:rsid w:val="00D403D7"/>
    <w:rsid w:val="00D40B33"/>
    <w:rsid w:val="00D40F90"/>
    <w:rsid w:val="00D4187A"/>
    <w:rsid w:val="00D41B58"/>
    <w:rsid w:val="00D42F67"/>
    <w:rsid w:val="00D4318F"/>
    <w:rsid w:val="00D438BF"/>
    <w:rsid w:val="00D440F8"/>
    <w:rsid w:val="00D448BA"/>
    <w:rsid w:val="00D45AC8"/>
    <w:rsid w:val="00D50109"/>
    <w:rsid w:val="00D50C46"/>
    <w:rsid w:val="00D50F97"/>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203C"/>
    <w:rsid w:val="00D725B7"/>
    <w:rsid w:val="00D7389E"/>
    <w:rsid w:val="00D75D56"/>
    <w:rsid w:val="00D76712"/>
    <w:rsid w:val="00D76F79"/>
    <w:rsid w:val="00D77653"/>
    <w:rsid w:val="00D77A47"/>
    <w:rsid w:val="00D77B1D"/>
    <w:rsid w:val="00D8021F"/>
    <w:rsid w:val="00D80383"/>
    <w:rsid w:val="00D817C1"/>
    <w:rsid w:val="00D823C6"/>
    <w:rsid w:val="00D8479B"/>
    <w:rsid w:val="00D8568F"/>
    <w:rsid w:val="00D86A30"/>
    <w:rsid w:val="00D86CA3"/>
    <w:rsid w:val="00D871CE"/>
    <w:rsid w:val="00D8792A"/>
    <w:rsid w:val="00D906AC"/>
    <w:rsid w:val="00D90BA6"/>
    <w:rsid w:val="00D9196D"/>
    <w:rsid w:val="00D92982"/>
    <w:rsid w:val="00D93E74"/>
    <w:rsid w:val="00D93F33"/>
    <w:rsid w:val="00D951CD"/>
    <w:rsid w:val="00D9697A"/>
    <w:rsid w:val="00D9783D"/>
    <w:rsid w:val="00DA1EE0"/>
    <w:rsid w:val="00DA305E"/>
    <w:rsid w:val="00DA325E"/>
    <w:rsid w:val="00DA3457"/>
    <w:rsid w:val="00DA4373"/>
    <w:rsid w:val="00DA5417"/>
    <w:rsid w:val="00DA56E8"/>
    <w:rsid w:val="00DA6387"/>
    <w:rsid w:val="00DB0A9F"/>
    <w:rsid w:val="00DB1621"/>
    <w:rsid w:val="00DB1890"/>
    <w:rsid w:val="00DB1E0B"/>
    <w:rsid w:val="00DB377D"/>
    <w:rsid w:val="00DB3796"/>
    <w:rsid w:val="00DB45D4"/>
    <w:rsid w:val="00DB5546"/>
    <w:rsid w:val="00DB733B"/>
    <w:rsid w:val="00DC0D22"/>
    <w:rsid w:val="00DC2D36"/>
    <w:rsid w:val="00DC3F68"/>
    <w:rsid w:val="00DC53EF"/>
    <w:rsid w:val="00DC585C"/>
    <w:rsid w:val="00DC7C22"/>
    <w:rsid w:val="00DD42C4"/>
    <w:rsid w:val="00DD4B15"/>
    <w:rsid w:val="00DD59A9"/>
    <w:rsid w:val="00DD701D"/>
    <w:rsid w:val="00DE1E5D"/>
    <w:rsid w:val="00DE2A05"/>
    <w:rsid w:val="00DE5608"/>
    <w:rsid w:val="00DE58D0"/>
    <w:rsid w:val="00DE613D"/>
    <w:rsid w:val="00DE654F"/>
    <w:rsid w:val="00DF0B6E"/>
    <w:rsid w:val="00DF0D18"/>
    <w:rsid w:val="00DF15E0"/>
    <w:rsid w:val="00DF2AAA"/>
    <w:rsid w:val="00DF37A0"/>
    <w:rsid w:val="00DF3D41"/>
    <w:rsid w:val="00DF3F70"/>
    <w:rsid w:val="00DF6874"/>
    <w:rsid w:val="00DF7C58"/>
    <w:rsid w:val="00E0382B"/>
    <w:rsid w:val="00E0494D"/>
    <w:rsid w:val="00E04B85"/>
    <w:rsid w:val="00E06EEC"/>
    <w:rsid w:val="00E076D6"/>
    <w:rsid w:val="00E110E7"/>
    <w:rsid w:val="00E11B20"/>
    <w:rsid w:val="00E14D40"/>
    <w:rsid w:val="00E15822"/>
    <w:rsid w:val="00E1605C"/>
    <w:rsid w:val="00E17FA2"/>
    <w:rsid w:val="00E21C92"/>
    <w:rsid w:val="00E22330"/>
    <w:rsid w:val="00E22969"/>
    <w:rsid w:val="00E238EA"/>
    <w:rsid w:val="00E23BDC"/>
    <w:rsid w:val="00E247EF"/>
    <w:rsid w:val="00E2617B"/>
    <w:rsid w:val="00E30B5A"/>
    <w:rsid w:val="00E30C3B"/>
    <w:rsid w:val="00E31113"/>
    <w:rsid w:val="00E3123D"/>
    <w:rsid w:val="00E31461"/>
    <w:rsid w:val="00E31D43"/>
    <w:rsid w:val="00E32608"/>
    <w:rsid w:val="00E34188"/>
    <w:rsid w:val="00E34204"/>
    <w:rsid w:val="00E34B6E"/>
    <w:rsid w:val="00E34CEA"/>
    <w:rsid w:val="00E35559"/>
    <w:rsid w:val="00E35D28"/>
    <w:rsid w:val="00E36A0E"/>
    <w:rsid w:val="00E3723A"/>
    <w:rsid w:val="00E37860"/>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E9E"/>
    <w:rsid w:val="00E66461"/>
    <w:rsid w:val="00E67C51"/>
    <w:rsid w:val="00E67E81"/>
    <w:rsid w:val="00E72E83"/>
    <w:rsid w:val="00E72EFC"/>
    <w:rsid w:val="00E73127"/>
    <w:rsid w:val="00E7332A"/>
    <w:rsid w:val="00E74825"/>
    <w:rsid w:val="00E75759"/>
    <w:rsid w:val="00E758EC"/>
    <w:rsid w:val="00E80185"/>
    <w:rsid w:val="00E80955"/>
    <w:rsid w:val="00E81341"/>
    <w:rsid w:val="00E8234C"/>
    <w:rsid w:val="00E834E9"/>
    <w:rsid w:val="00E83AA9"/>
    <w:rsid w:val="00E85928"/>
    <w:rsid w:val="00E86265"/>
    <w:rsid w:val="00E86552"/>
    <w:rsid w:val="00E8670E"/>
    <w:rsid w:val="00E87101"/>
    <w:rsid w:val="00E877A4"/>
    <w:rsid w:val="00E87822"/>
    <w:rsid w:val="00E901A9"/>
    <w:rsid w:val="00E90395"/>
    <w:rsid w:val="00E90E49"/>
    <w:rsid w:val="00E911E9"/>
    <w:rsid w:val="00E917F9"/>
    <w:rsid w:val="00E91B99"/>
    <w:rsid w:val="00E9291C"/>
    <w:rsid w:val="00E939F9"/>
    <w:rsid w:val="00E93FFE"/>
    <w:rsid w:val="00E94F8A"/>
    <w:rsid w:val="00E9725D"/>
    <w:rsid w:val="00E97F67"/>
    <w:rsid w:val="00EA2424"/>
    <w:rsid w:val="00EA3531"/>
    <w:rsid w:val="00EA4518"/>
    <w:rsid w:val="00EA6074"/>
    <w:rsid w:val="00EA7881"/>
    <w:rsid w:val="00EA7A41"/>
    <w:rsid w:val="00EB077B"/>
    <w:rsid w:val="00EB4EA2"/>
    <w:rsid w:val="00EB52EA"/>
    <w:rsid w:val="00EB546C"/>
    <w:rsid w:val="00EC06C7"/>
    <w:rsid w:val="00EC16C9"/>
    <w:rsid w:val="00EC27C6"/>
    <w:rsid w:val="00EC3369"/>
    <w:rsid w:val="00EC3850"/>
    <w:rsid w:val="00EC4207"/>
    <w:rsid w:val="00EC4724"/>
    <w:rsid w:val="00EC4B4B"/>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405"/>
    <w:rsid w:val="00EF5787"/>
    <w:rsid w:val="00EF60D0"/>
    <w:rsid w:val="00EF6533"/>
    <w:rsid w:val="00EF6FE4"/>
    <w:rsid w:val="00F028F3"/>
    <w:rsid w:val="00F02E89"/>
    <w:rsid w:val="00F03066"/>
    <w:rsid w:val="00F0528D"/>
    <w:rsid w:val="00F06580"/>
    <w:rsid w:val="00F06C67"/>
    <w:rsid w:val="00F06DFD"/>
    <w:rsid w:val="00F071D1"/>
    <w:rsid w:val="00F07533"/>
    <w:rsid w:val="00F10629"/>
    <w:rsid w:val="00F10A1B"/>
    <w:rsid w:val="00F10FCC"/>
    <w:rsid w:val="00F1186B"/>
    <w:rsid w:val="00F12EC4"/>
    <w:rsid w:val="00F13085"/>
    <w:rsid w:val="00F13121"/>
    <w:rsid w:val="00F15FA5"/>
    <w:rsid w:val="00F1646E"/>
    <w:rsid w:val="00F16947"/>
    <w:rsid w:val="00F202C0"/>
    <w:rsid w:val="00F209B7"/>
    <w:rsid w:val="00F20A3C"/>
    <w:rsid w:val="00F20E18"/>
    <w:rsid w:val="00F21FE1"/>
    <w:rsid w:val="00F232B2"/>
    <w:rsid w:val="00F23513"/>
    <w:rsid w:val="00F2376F"/>
    <w:rsid w:val="00F243D8"/>
    <w:rsid w:val="00F25210"/>
    <w:rsid w:val="00F25462"/>
    <w:rsid w:val="00F26458"/>
    <w:rsid w:val="00F305FB"/>
    <w:rsid w:val="00F30828"/>
    <w:rsid w:val="00F313D6"/>
    <w:rsid w:val="00F31E79"/>
    <w:rsid w:val="00F31EE2"/>
    <w:rsid w:val="00F31F43"/>
    <w:rsid w:val="00F32253"/>
    <w:rsid w:val="00F35926"/>
    <w:rsid w:val="00F36266"/>
    <w:rsid w:val="00F36BD9"/>
    <w:rsid w:val="00F402BA"/>
    <w:rsid w:val="00F40F0C"/>
    <w:rsid w:val="00F44D33"/>
    <w:rsid w:val="00F46A51"/>
    <w:rsid w:val="00F46C7A"/>
    <w:rsid w:val="00F4766C"/>
    <w:rsid w:val="00F50350"/>
    <w:rsid w:val="00F507D1"/>
    <w:rsid w:val="00F5093D"/>
    <w:rsid w:val="00F50BDF"/>
    <w:rsid w:val="00F519CE"/>
    <w:rsid w:val="00F51ADA"/>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1C5"/>
    <w:rsid w:val="00F82763"/>
    <w:rsid w:val="00F82B6A"/>
    <w:rsid w:val="00F8456C"/>
    <w:rsid w:val="00F84B3E"/>
    <w:rsid w:val="00F85742"/>
    <w:rsid w:val="00F859D8"/>
    <w:rsid w:val="00F868F5"/>
    <w:rsid w:val="00F9056A"/>
    <w:rsid w:val="00F90F8D"/>
    <w:rsid w:val="00F91CE4"/>
    <w:rsid w:val="00F92782"/>
    <w:rsid w:val="00F93AA9"/>
    <w:rsid w:val="00F948C2"/>
    <w:rsid w:val="00F962F8"/>
    <w:rsid w:val="00F96985"/>
    <w:rsid w:val="00F97838"/>
    <w:rsid w:val="00FA09E5"/>
    <w:rsid w:val="00FA1166"/>
    <w:rsid w:val="00FA2097"/>
    <w:rsid w:val="00FA2586"/>
    <w:rsid w:val="00FA2BB3"/>
    <w:rsid w:val="00FA3CDB"/>
    <w:rsid w:val="00FA5002"/>
    <w:rsid w:val="00FB262F"/>
    <w:rsid w:val="00FB4C80"/>
    <w:rsid w:val="00FB6710"/>
    <w:rsid w:val="00FB6A6A"/>
    <w:rsid w:val="00FC16B9"/>
    <w:rsid w:val="00FC2F5F"/>
    <w:rsid w:val="00FC4075"/>
    <w:rsid w:val="00FC5BB2"/>
    <w:rsid w:val="00FC5DCB"/>
    <w:rsid w:val="00FC64F9"/>
    <w:rsid w:val="00FC7429"/>
    <w:rsid w:val="00FD07F6"/>
    <w:rsid w:val="00FD1180"/>
    <w:rsid w:val="00FD1EC8"/>
    <w:rsid w:val="00FD26FA"/>
    <w:rsid w:val="00FD37F0"/>
    <w:rsid w:val="00FD47ED"/>
    <w:rsid w:val="00FD5259"/>
    <w:rsid w:val="00FD74DB"/>
    <w:rsid w:val="00FD7660"/>
    <w:rsid w:val="00FE0655"/>
    <w:rsid w:val="00FE090D"/>
    <w:rsid w:val="00FE2365"/>
    <w:rsid w:val="00FE40D5"/>
    <w:rsid w:val="00FE4C7B"/>
    <w:rsid w:val="00FE7336"/>
    <w:rsid w:val="00FE787C"/>
    <w:rsid w:val="00FF250D"/>
    <w:rsid w:val="00FF4176"/>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12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28"/>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link w:val="2Char"/>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outlineLvl w:val="3"/>
    </w:pPr>
    <w:rPr>
      <w:sz w:val="24"/>
      <w:szCs w:val="24"/>
    </w:rPr>
  </w:style>
  <w:style w:type="paragraph" w:styleId="5">
    <w:name w:val="heading 5"/>
    <w:basedOn w:val="4"/>
    <w:next w:val="a0"/>
    <w:qFormat/>
    <w:rsid w:val="00E21C92"/>
    <w:pPr>
      <w:numPr>
        <w:ilvl w:val="4"/>
      </w:numPr>
      <w:outlineLvl w:val="4"/>
    </w:pPr>
    <w:rPr>
      <w:sz w:val="22"/>
      <w:szCs w:val="22"/>
    </w:rPr>
  </w:style>
  <w:style w:type="paragraph" w:styleId="6">
    <w:name w:val="heading 6"/>
    <w:basedOn w:val="a0"/>
    <w:next w:val="a0"/>
    <w:qFormat/>
    <w:rsid w:val="00E21C92"/>
    <w:pPr>
      <w:keepNext/>
      <w:keepLines/>
      <w:numPr>
        <w:ilvl w:val="5"/>
        <w:numId w:val="28"/>
      </w:numPr>
      <w:tabs>
        <w:tab w:val="left" w:pos="432"/>
        <w:tab w:val="left" w:pos="1152"/>
      </w:tabs>
      <w:spacing w:before="120"/>
      <w:outlineLvl w:val="5"/>
    </w:pPr>
    <w:rPr>
      <w:rFonts w:cs="Arial"/>
    </w:rPr>
  </w:style>
  <w:style w:type="paragraph" w:styleId="7">
    <w:name w:val="heading 7"/>
    <w:basedOn w:val="a0"/>
    <w:next w:val="a0"/>
    <w:qFormat/>
    <w:rsid w:val="00E21C92"/>
    <w:pPr>
      <w:keepNext/>
      <w:keepLines/>
      <w:numPr>
        <w:ilvl w:val="6"/>
        <w:numId w:val="28"/>
      </w:numPr>
      <w:tabs>
        <w:tab w:val="left" w:pos="432"/>
        <w:tab w:val="left" w:pos="1296"/>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qFormat/>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3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character" w:customStyle="1" w:styleId="B1Char">
    <w:name w:val="B1 Char"/>
    <w:locked/>
    <w:rsid w:val="00B65D8D"/>
    <w:rPr>
      <w:rFonts w:ascii="Times New Roman" w:hAnsi="Times New Roman" w:cs="Times New Roman"/>
      <w:kern w:val="0"/>
      <w:sz w:val="20"/>
      <w:szCs w:val="20"/>
      <w:lang w:val="en-GB" w:eastAsia="en-US"/>
    </w:rPr>
  </w:style>
  <w:style w:type="paragraph" w:customStyle="1" w:styleId="Doc-title">
    <w:name w:val="Doc-title"/>
    <w:basedOn w:val="a0"/>
    <w:next w:val="Doc-text2"/>
    <w:link w:val="Doc-titleChar"/>
    <w:qFormat/>
    <w:rsid w:val="008C248B"/>
    <w:pPr>
      <w:overflowPunct/>
      <w:autoSpaceDE/>
      <w:autoSpaceDN/>
      <w:adjustRightInd/>
      <w:spacing w:before="60" w:after="0"/>
      <w:ind w:left="1259" w:hanging="1259"/>
      <w:jc w:val="left"/>
      <w:textAlignment w:val="auto"/>
    </w:pPr>
    <w:rPr>
      <w:rFonts w:eastAsia="MS Mincho"/>
      <w:noProof/>
      <w:szCs w:val="24"/>
      <w:lang w:val="en-GB" w:eastAsia="en-GB"/>
    </w:rPr>
  </w:style>
  <w:style w:type="character" w:customStyle="1" w:styleId="Doc-titleChar">
    <w:name w:val="Doc-title Char"/>
    <w:link w:val="Doc-title"/>
    <w:qFormat/>
    <w:rsid w:val="008C248B"/>
    <w:rPr>
      <w:rFonts w:ascii="Arial" w:eastAsia="MS Mincho" w:hAnsi="Arial"/>
      <w:noProof/>
      <w:szCs w:val="24"/>
      <w:lang w:val="en-GB" w:eastAsia="en-GB"/>
    </w:rPr>
  </w:style>
  <w:style w:type="paragraph" w:customStyle="1" w:styleId="Comments">
    <w:name w:val="Comments"/>
    <w:basedOn w:val="a0"/>
    <w:link w:val="CommentsChar"/>
    <w:qFormat/>
    <w:rsid w:val="008C248B"/>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8C248B"/>
    <w:rPr>
      <w:rFonts w:ascii="Arial" w:eastAsia="MS Mincho" w:hAnsi="Arial"/>
      <w:i/>
      <w:noProof/>
      <w:sz w:val="18"/>
      <w:szCs w:val="24"/>
      <w:lang w:val="en-GB" w:eastAsia="en-GB"/>
    </w:rPr>
  </w:style>
  <w:style w:type="character" w:customStyle="1" w:styleId="2Char">
    <w:name w:val="标题 2 Char"/>
    <w:basedOn w:val="a1"/>
    <w:link w:val="2"/>
    <w:rsid w:val="007F4C93"/>
    <w:rPr>
      <w:rFonts w:ascii="Arial" w:hAnsi="Arial"/>
      <w:sz w:val="32"/>
      <w:szCs w:val="32"/>
    </w:rPr>
  </w:style>
</w:styles>
</file>

<file path=word/webSettings.xml><?xml version="1.0" encoding="utf-8"?>
<w:webSettings xmlns:r="http://schemas.openxmlformats.org/officeDocument/2006/relationships" xmlns:w="http://schemas.openxmlformats.org/wordprocessingml/2006/main">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1324504701">
      <w:bodyDiv w:val="1"/>
      <w:marLeft w:val="0"/>
      <w:marRight w:val="0"/>
      <w:marTop w:val="0"/>
      <w:marBottom w:val="0"/>
      <w:divBdr>
        <w:top w:val="none" w:sz="0" w:space="0" w:color="auto"/>
        <w:left w:val="none" w:sz="0" w:space="0" w:color="auto"/>
        <w:bottom w:val="none" w:sz="0" w:space="0" w:color="auto"/>
        <w:right w:val="none" w:sz="0" w:space="0" w:color="auto"/>
      </w:divBdr>
      <w:divsChild>
        <w:div w:id="56823575">
          <w:marLeft w:val="0"/>
          <w:marRight w:val="0"/>
          <w:marTop w:val="90"/>
          <w:marBottom w:val="9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45F61-7EFA-4711-A2D5-DBC359CC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2</TotalTime>
  <Pages>5</Pages>
  <Words>2012</Words>
  <Characters>11470</Characters>
  <Application>Microsoft Office Word</Application>
  <DocSecurity>0</DocSecurity>
  <Lines>95</Lines>
  <Paragraphs>26</Paragraphs>
  <ScaleCrop>false</ScaleCrop>
  <Company>Ericsson</Company>
  <LinksUpToDate>false</LinksUpToDate>
  <CharactersWithSpaces>13456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Chaili</cp:lastModifiedBy>
  <cp:revision>3</cp:revision>
  <cp:lastPrinted>2008-01-31T16:09:00Z</cp:lastPrinted>
  <dcterms:created xsi:type="dcterms:W3CDTF">2021-04-02T06:09:00Z</dcterms:created>
  <dcterms:modified xsi:type="dcterms:W3CDTF">2021-04-02T06:10:00Z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